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3E7" w:rsidRPr="00425E02" w:rsidRDefault="00D743E7" w:rsidP="00CC0029">
      <w:pPr>
        <w:spacing w:after="0" w:line="240" w:lineRule="auto"/>
        <w:jc w:val="center"/>
        <w:rPr>
          <w:b/>
          <w:bCs/>
          <w:sz w:val="44"/>
          <w:szCs w:val="44"/>
          <w:lang w:val="de-AT"/>
        </w:rPr>
      </w:pPr>
      <w:bookmarkStart w:id="0" w:name="_GoBack"/>
      <w:bookmarkEnd w:id="0"/>
      <w:r w:rsidRPr="00425E02">
        <w:rPr>
          <w:b/>
          <w:bCs/>
          <w:sz w:val="44"/>
          <w:szCs w:val="44"/>
          <w:lang w:val="de-AT"/>
        </w:rPr>
        <w:t>ERASMUS STUDENT PLACEMENT OFFER</w:t>
      </w:r>
    </w:p>
    <w:p w:rsidR="00D743E7" w:rsidRPr="00425E02" w:rsidRDefault="00D743E7" w:rsidP="00CC0029">
      <w:pPr>
        <w:spacing w:after="0" w:line="240" w:lineRule="auto"/>
        <w:jc w:val="center"/>
        <w:rPr>
          <w:sz w:val="28"/>
          <w:szCs w:val="28"/>
          <w:lang w:val="de-AT"/>
        </w:rPr>
      </w:pPr>
      <w:r w:rsidRPr="00425E02">
        <w:rPr>
          <w:sz w:val="28"/>
          <w:szCs w:val="28"/>
          <w:lang w:val="de-AT"/>
        </w:rPr>
        <w:t>(Erasmus-Praktikumsangebot für Studierende)</w:t>
      </w:r>
    </w:p>
    <w:p w:rsidR="00D743E7" w:rsidRPr="00425E02" w:rsidRDefault="00D743E7" w:rsidP="00CC0029">
      <w:pPr>
        <w:jc w:val="center"/>
        <w:rPr>
          <w:rFonts w:cs="Times New Roman"/>
          <w:b/>
          <w:bCs/>
          <w:lang w:val="de-AT"/>
        </w:rPr>
      </w:pPr>
    </w:p>
    <w:p w:rsidR="00D743E7" w:rsidRPr="00425E02" w:rsidRDefault="00D743E7" w:rsidP="00CC0029">
      <w:pPr>
        <w:jc w:val="center"/>
        <w:rPr>
          <w:b/>
          <w:bCs/>
          <w:lang w:val="de-AT"/>
        </w:rPr>
      </w:pPr>
      <w:r w:rsidRPr="00425E02">
        <w:rPr>
          <w:b/>
          <w:bCs/>
          <w:lang w:val="en-US"/>
        </w:rPr>
        <w:t xml:space="preserve">Please fill in all fields in English. </w:t>
      </w:r>
      <w:r w:rsidRPr="00425E02">
        <w:rPr>
          <w:b/>
          <w:bCs/>
          <w:lang w:val="en-US"/>
        </w:rPr>
        <w:br/>
      </w:r>
      <w:r w:rsidRPr="00425E02">
        <w:rPr>
          <w:b/>
          <w:bCs/>
          <w:lang w:val="de-AT"/>
        </w:rPr>
        <w:t>Bitte füllen Sie alle Felder in Englisch aus.</w:t>
      </w:r>
    </w:p>
    <w:p w:rsidR="00D743E7" w:rsidRPr="00425E02" w:rsidRDefault="00D743E7" w:rsidP="00CC0029">
      <w:pPr>
        <w:jc w:val="center"/>
        <w:rPr>
          <w:rFonts w:cs="Times New Roman"/>
          <w:b/>
          <w:bCs/>
          <w:lang w:val="de-AT"/>
        </w:rPr>
      </w:pPr>
    </w:p>
    <w:tbl>
      <w:tblPr>
        <w:tblW w:w="9464"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27"/>
        <w:gridCol w:w="6237"/>
      </w:tblGrid>
      <w:tr w:rsidR="00D743E7" w:rsidRPr="00067F5E">
        <w:tc>
          <w:tcPr>
            <w:tcW w:w="9464" w:type="dxa"/>
            <w:gridSpan w:val="2"/>
            <w:shd w:val="clear" w:color="auto" w:fill="009EE0"/>
          </w:tcPr>
          <w:p w:rsidR="00D743E7" w:rsidRPr="00425E02" w:rsidRDefault="00D743E7" w:rsidP="000E0F36">
            <w:pPr>
              <w:spacing w:after="240" w:line="240" w:lineRule="auto"/>
              <w:rPr>
                <w:rFonts w:cs="Times New Roman"/>
                <w:b/>
                <w:bCs/>
                <w:sz w:val="28"/>
                <w:szCs w:val="28"/>
                <w:lang w:val="de-AT"/>
              </w:rPr>
            </w:pPr>
            <w:r w:rsidRPr="00425E02">
              <w:rPr>
                <w:b/>
                <w:bCs/>
                <w:color w:val="FFFFFF"/>
                <w:sz w:val="28"/>
                <w:szCs w:val="28"/>
                <w:lang w:val="de-AT"/>
              </w:rPr>
              <w:t xml:space="preserve">EMPLOYER INFORMATION </w:t>
            </w:r>
            <w:r w:rsidRPr="00425E02">
              <w:rPr>
                <w:b/>
                <w:bCs/>
                <w:color w:val="FFFFFF"/>
                <w:sz w:val="28"/>
                <w:szCs w:val="28"/>
                <w:lang w:val="de-AT"/>
              </w:rPr>
              <w:br/>
            </w:r>
            <w:r w:rsidRPr="00425E02">
              <w:rPr>
                <w:color w:val="FFFFFF"/>
                <w:sz w:val="28"/>
                <w:szCs w:val="28"/>
                <w:lang w:val="de-AT"/>
              </w:rPr>
              <w:t>(Information Organisation/Unternehmen)</w:t>
            </w:r>
          </w:p>
        </w:tc>
      </w:tr>
      <w:tr w:rsidR="00D743E7" w:rsidRPr="00067F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c>
          <w:tcPr>
            <w:tcW w:w="3227" w:type="dxa"/>
            <w:shd w:val="clear" w:color="auto" w:fill="E5F8FF"/>
          </w:tcPr>
          <w:p w:rsidR="00D743E7" w:rsidRPr="00425E02" w:rsidRDefault="00D743E7" w:rsidP="000E0F36">
            <w:pPr>
              <w:spacing w:after="240" w:line="240" w:lineRule="auto"/>
              <w:ind w:right="-142"/>
              <w:rPr>
                <w:rFonts w:cs="Times New Roman"/>
                <w:b/>
                <w:bCs/>
              </w:rPr>
            </w:pPr>
            <w:r w:rsidRPr="00425E02">
              <w:rPr>
                <w:b/>
                <w:bCs/>
              </w:rPr>
              <w:t>NAME OF ORGANISATION/</w:t>
            </w:r>
            <w:r w:rsidRPr="00425E02">
              <w:rPr>
                <w:b/>
                <w:bCs/>
              </w:rPr>
              <w:br/>
              <w:t>ENTERPRISE</w:t>
            </w:r>
            <w:r w:rsidRPr="00425E02">
              <w:rPr>
                <w:rFonts w:cs="Times New Roman"/>
              </w:rPr>
              <w:br/>
            </w:r>
            <w:r w:rsidRPr="00425E02">
              <w:t>(Name der Organisation/ des Unternehmen)</w:t>
            </w:r>
          </w:p>
        </w:tc>
        <w:tc>
          <w:tcPr>
            <w:tcW w:w="6237" w:type="dxa"/>
          </w:tcPr>
          <w:p w:rsidR="00D743E7" w:rsidRPr="00425E02" w:rsidRDefault="00D743E7" w:rsidP="000E0F36">
            <w:pPr>
              <w:spacing w:after="240" w:line="240" w:lineRule="auto"/>
              <w:rPr>
                <w:rFonts w:cs="Times New Roman"/>
              </w:rPr>
            </w:pPr>
            <w:r>
              <w:t>BG/BRG Gmunden</w:t>
            </w:r>
          </w:p>
        </w:tc>
      </w:tr>
      <w:tr w:rsidR="00D743E7" w:rsidRPr="00067F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c>
          <w:tcPr>
            <w:tcW w:w="3227" w:type="dxa"/>
            <w:shd w:val="clear" w:color="auto" w:fill="E5F8FF"/>
          </w:tcPr>
          <w:p w:rsidR="00D743E7" w:rsidRPr="00425E02" w:rsidRDefault="00D743E7" w:rsidP="000E0F36">
            <w:pPr>
              <w:spacing w:after="240" w:line="240" w:lineRule="auto"/>
              <w:ind w:right="-142"/>
            </w:pPr>
            <w:r w:rsidRPr="00425E02">
              <w:rPr>
                <w:b/>
                <w:bCs/>
              </w:rPr>
              <w:t>ADDRESS</w:t>
            </w:r>
            <w:r w:rsidRPr="00425E02">
              <w:rPr>
                <w:b/>
                <w:bCs/>
              </w:rPr>
              <w:br/>
            </w:r>
            <w:r w:rsidRPr="00425E02">
              <w:t>(Adresse)</w:t>
            </w:r>
          </w:p>
        </w:tc>
        <w:tc>
          <w:tcPr>
            <w:tcW w:w="6237" w:type="dxa"/>
          </w:tcPr>
          <w:p w:rsidR="00D743E7" w:rsidRPr="00425E02" w:rsidRDefault="00D743E7" w:rsidP="000E0F36">
            <w:pPr>
              <w:tabs>
                <w:tab w:val="left" w:pos="1155"/>
              </w:tabs>
              <w:spacing w:after="240" w:line="240" w:lineRule="auto"/>
              <w:ind w:right="-142"/>
              <w:rPr>
                <w:rFonts w:cs="Times New Roman"/>
              </w:rPr>
            </w:pPr>
            <w:r>
              <w:t>Keramikstr. 28</w:t>
            </w:r>
          </w:p>
        </w:tc>
      </w:tr>
      <w:tr w:rsidR="00D743E7" w:rsidRPr="00067F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c>
          <w:tcPr>
            <w:tcW w:w="3227" w:type="dxa"/>
            <w:shd w:val="clear" w:color="auto" w:fill="E5F8FF"/>
          </w:tcPr>
          <w:p w:rsidR="00D743E7" w:rsidRPr="00425E02" w:rsidRDefault="00D743E7" w:rsidP="000E0F36">
            <w:pPr>
              <w:spacing w:after="240" w:line="240" w:lineRule="auto"/>
              <w:ind w:right="-142"/>
            </w:pPr>
            <w:r w:rsidRPr="00425E02">
              <w:rPr>
                <w:b/>
                <w:bCs/>
              </w:rPr>
              <w:t>POSTAL CODE</w:t>
            </w:r>
            <w:r w:rsidRPr="00425E02">
              <w:rPr>
                <w:rFonts w:cs="Times New Roman"/>
              </w:rPr>
              <w:br/>
            </w:r>
            <w:r w:rsidRPr="00425E02">
              <w:t>(PLZ)</w:t>
            </w:r>
          </w:p>
        </w:tc>
        <w:tc>
          <w:tcPr>
            <w:tcW w:w="6237" w:type="dxa"/>
          </w:tcPr>
          <w:p w:rsidR="00D743E7" w:rsidRPr="00425E02" w:rsidRDefault="00D743E7" w:rsidP="000E0F36">
            <w:pPr>
              <w:spacing w:after="240" w:line="240" w:lineRule="auto"/>
              <w:ind w:right="-142"/>
              <w:rPr>
                <w:rFonts w:cs="Times New Roman"/>
              </w:rPr>
            </w:pPr>
            <w:r>
              <w:t>4810</w:t>
            </w:r>
          </w:p>
        </w:tc>
      </w:tr>
      <w:tr w:rsidR="00D743E7" w:rsidRPr="00067F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c>
          <w:tcPr>
            <w:tcW w:w="3227" w:type="dxa"/>
            <w:shd w:val="clear" w:color="auto" w:fill="E5F8FF"/>
          </w:tcPr>
          <w:p w:rsidR="00D743E7" w:rsidRPr="00425E02" w:rsidRDefault="00D743E7" w:rsidP="000E0F36">
            <w:pPr>
              <w:spacing w:after="240" w:line="240" w:lineRule="auto"/>
              <w:ind w:right="-142"/>
            </w:pPr>
            <w:r w:rsidRPr="00425E02">
              <w:rPr>
                <w:b/>
                <w:bCs/>
              </w:rPr>
              <w:t>CITY</w:t>
            </w:r>
            <w:r w:rsidRPr="00425E02">
              <w:rPr>
                <w:rFonts w:cs="Times New Roman"/>
              </w:rPr>
              <w:br/>
            </w:r>
            <w:r w:rsidRPr="00425E02">
              <w:t>(Stadt)</w:t>
            </w:r>
          </w:p>
        </w:tc>
        <w:tc>
          <w:tcPr>
            <w:tcW w:w="6237" w:type="dxa"/>
          </w:tcPr>
          <w:p w:rsidR="00D743E7" w:rsidRPr="00425E02" w:rsidRDefault="00D743E7" w:rsidP="000E0F36">
            <w:pPr>
              <w:spacing w:after="240" w:line="240" w:lineRule="auto"/>
              <w:ind w:right="-142"/>
              <w:rPr>
                <w:rFonts w:cs="Times New Roman"/>
              </w:rPr>
            </w:pPr>
            <w:r>
              <w:t>Gmunden</w:t>
            </w:r>
          </w:p>
        </w:tc>
      </w:tr>
      <w:tr w:rsidR="00D743E7" w:rsidRPr="00067F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c>
          <w:tcPr>
            <w:tcW w:w="3227" w:type="dxa"/>
            <w:shd w:val="clear" w:color="auto" w:fill="E5F8FF"/>
          </w:tcPr>
          <w:p w:rsidR="00D743E7" w:rsidRPr="00425E02" w:rsidRDefault="00D743E7" w:rsidP="000E0F36">
            <w:pPr>
              <w:spacing w:after="240" w:line="240" w:lineRule="auto"/>
              <w:ind w:right="-142"/>
            </w:pPr>
            <w:r w:rsidRPr="00425E02">
              <w:rPr>
                <w:b/>
                <w:bCs/>
              </w:rPr>
              <w:t>COUNTRY</w:t>
            </w:r>
            <w:r w:rsidRPr="00425E02">
              <w:rPr>
                <w:rFonts w:cs="Times New Roman"/>
              </w:rPr>
              <w:br/>
            </w:r>
            <w:r w:rsidRPr="00425E02">
              <w:t>(Land)</w:t>
            </w:r>
          </w:p>
        </w:tc>
        <w:tc>
          <w:tcPr>
            <w:tcW w:w="6237" w:type="dxa"/>
          </w:tcPr>
          <w:p w:rsidR="00D743E7" w:rsidRPr="00425E02" w:rsidRDefault="00D743E7" w:rsidP="000E0F36">
            <w:pPr>
              <w:spacing w:after="240" w:line="240" w:lineRule="auto"/>
              <w:ind w:right="-142"/>
              <w:rPr>
                <w:rFonts w:cs="Times New Roman"/>
              </w:rPr>
            </w:pPr>
            <w:r>
              <w:t>Austria</w:t>
            </w:r>
          </w:p>
        </w:tc>
      </w:tr>
      <w:tr w:rsidR="00D743E7" w:rsidRPr="00067F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c>
          <w:tcPr>
            <w:tcW w:w="3227" w:type="dxa"/>
            <w:shd w:val="clear" w:color="auto" w:fill="E5F8FF"/>
          </w:tcPr>
          <w:p w:rsidR="00D743E7" w:rsidRPr="00425E02" w:rsidRDefault="00D743E7" w:rsidP="000E0F36">
            <w:pPr>
              <w:spacing w:after="240" w:line="240" w:lineRule="auto"/>
              <w:ind w:right="-142"/>
            </w:pPr>
            <w:r w:rsidRPr="00425E02">
              <w:rPr>
                <w:b/>
                <w:bCs/>
              </w:rPr>
              <w:t>TELEPHONE</w:t>
            </w:r>
            <w:r w:rsidRPr="00425E02">
              <w:rPr>
                <w:rFonts w:cs="Times New Roman"/>
              </w:rPr>
              <w:br/>
            </w:r>
            <w:r w:rsidRPr="00425E02">
              <w:t>(Telefon)</w:t>
            </w:r>
          </w:p>
        </w:tc>
        <w:tc>
          <w:tcPr>
            <w:tcW w:w="6237" w:type="dxa"/>
          </w:tcPr>
          <w:p w:rsidR="00D743E7" w:rsidRPr="00425E02" w:rsidRDefault="00D743E7" w:rsidP="000E0F36">
            <w:pPr>
              <w:spacing w:after="240" w:line="240" w:lineRule="auto"/>
              <w:ind w:right="-142"/>
              <w:rPr>
                <w:rFonts w:cs="Times New Roman"/>
              </w:rPr>
            </w:pPr>
            <w:r>
              <w:t>+43761264381</w:t>
            </w:r>
          </w:p>
        </w:tc>
      </w:tr>
      <w:tr w:rsidR="00D743E7" w:rsidRPr="00067F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c>
          <w:tcPr>
            <w:tcW w:w="3227" w:type="dxa"/>
            <w:shd w:val="clear" w:color="auto" w:fill="E5F8FF"/>
          </w:tcPr>
          <w:p w:rsidR="00D743E7" w:rsidRPr="00425E02" w:rsidRDefault="00D743E7" w:rsidP="000E0F36">
            <w:pPr>
              <w:spacing w:after="240" w:line="240" w:lineRule="auto"/>
              <w:ind w:right="-142"/>
              <w:rPr>
                <w:b/>
                <w:bCs/>
              </w:rPr>
            </w:pPr>
            <w:r w:rsidRPr="00425E02">
              <w:rPr>
                <w:b/>
                <w:bCs/>
              </w:rPr>
              <w:t>FAX</w:t>
            </w:r>
          </w:p>
        </w:tc>
        <w:tc>
          <w:tcPr>
            <w:tcW w:w="6237" w:type="dxa"/>
          </w:tcPr>
          <w:p w:rsidR="00D743E7" w:rsidRPr="00425E02" w:rsidRDefault="00D743E7" w:rsidP="000E0F36">
            <w:pPr>
              <w:spacing w:after="240" w:line="240" w:lineRule="auto"/>
              <w:ind w:right="-142"/>
              <w:rPr>
                <w:rFonts w:cs="Times New Roman"/>
              </w:rPr>
            </w:pPr>
            <w:r>
              <w:t>+437612643815</w:t>
            </w:r>
          </w:p>
        </w:tc>
      </w:tr>
      <w:tr w:rsidR="00D743E7" w:rsidRPr="00067F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c>
          <w:tcPr>
            <w:tcW w:w="3227" w:type="dxa"/>
            <w:shd w:val="clear" w:color="auto" w:fill="E5F8FF"/>
          </w:tcPr>
          <w:p w:rsidR="00D743E7" w:rsidRPr="00425E02" w:rsidRDefault="00D743E7" w:rsidP="000E0F36">
            <w:pPr>
              <w:spacing w:after="240" w:line="240" w:lineRule="auto"/>
              <w:ind w:right="-142"/>
              <w:rPr>
                <w:b/>
                <w:bCs/>
              </w:rPr>
            </w:pPr>
            <w:r w:rsidRPr="00425E02">
              <w:rPr>
                <w:b/>
                <w:bCs/>
              </w:rPr>
              <w:t>E-MAIL</w:t>
            </w:r>
            <w:r w:rsidRPr="00425E02">
              <w:rPr>
                <w:b/>
                <w:bCs/>
              </w:rPr>
              <w:tab/>
            </w:r>
          </w:p>
        </w:tc>
        <w:tc>
          <w:tcPr>
            <w:tcW w:w="6237" w:type="dxa"/>
          </w:tcPr>
          <w:p w:rsidR="00D743E7" w:rsidRPr="00425E02" w:rsidRDefault="00D743E7" w:rsidP="000E0F36">
            <w:pPr>
              <w:spacing w:after="240" w:line="240" w:lineRule="auto"/>
              <w:ind w:right="-142"/>
              <w:rPr>
                <w:rFonts w:cs="Times New Roman"/>
              </w:rPr>
            </w:pPr>
            <w:r>
              <w:t>sekretariat@gymgmunden.at</w:t>
            </w:r>
          </w:p>
        </w:tc>
      </w:tr>
      <w:tr w:rsidR="00D743E7" w:rsidRPr="00067F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c>
          <w:tcPr>
            <w:tcW w:w="3227" w:type="dxa"/>
            <w:shd w:val="clear" w:color="auto" w:fill="E5F8FF"/>
          </w:tcPr>
          <w:p w:rsidR="00D743E7" w:rsidRPr="00425E02" w:rsidRDefault="00D743E7" w:rsidP="000E0F36">
            <w:pPr>
              <w:spacing w:after="240" w:line="240" w:lineRule="auto"/>
              <w:ind w:right="-142"/>
              <w:rPr>
                <w:b/>
                <w:bCs/>
              </w:rPr>
            </w:pPr>
            <w:r w:rsidRPr="00425E02">
              <w:rPr>
                <w:b/>
                <w:bCs/>
              </w:rPr>
              <w:t>WEBSITE</w:t>
            </w:r>
          </w:p>
        </w:tc>
        <w:tc>
          <w:tcPr>
            <w:tcW w:w="6237" w:type="dxa"/>
          </w:tcPr>
          <w:p w:rsidR="00D743E7" w:rsidRPr="00425E02" w:rsidRDefault="00D743E7" w:rsidP="000E0F36">
            <w:pPr>
              <w:spacing w:after="240" w:line="240" w:lineRule="auto"/>
              <w:ind w:right="-142"/>
              <w:rPr>
                <w:rFonts w:cs="Times New Roman"/>
              </w:rPr>
            </w:pPr>
            <w:r>
              <w:t>www.gymgmunden.at</w:t>
            </w:r>
          </w:p>
        </w:tc>
      </w:tr>
      <w:tr w:rsidR="00D743E7" w:rsidRPr="00067F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c>
          <w:tcPr>
            <w:tcW w:w="3227" w:type="dxa"/>
            <w:shd w:val="clear" w:color="auto" w:fill="E5F8FF"/>
          </w:tcPr>
          <w:p w:rsidR="00D743E7" w:rsidRPr="00425E02" w:rsidRDefault="00D743E7" w:rsidP="000E0F36">
            <w:pPr>
              <w:spacing w:after="240" w:line="240" w:lineRule="auto"/>
              <w:ind w:right="-142"/>
            </w:pPr>
            <w:r w:rsidRPr="00425E02">
              <w:rPr>
                <w:b/>
                <w:bCs/>
              </w:rPr>
              <w:t>NUMBER OF EMPLOYEES</w:t>
            </w:r>
            <w:r w:rsidRPr="00425E02">
              <w:rPr>
                <w:rFonts w:cs="Times New Roman"/>
              </w:rPr>
              <w:br/>
            </w:r>
            <w:r w:rsidRPr="00425E02">
              <w:t>(Anzahl der Mitarbeiter/innen)</w:t>
            </w:r>
          </w:p>
        </w:tc>
        <w:tc>
          <w:tcPr>
            <w:tcW w:w="6237" w:type="dxa"/>
          </w:tcPr>
          <w:p w:rsidR="00D743E7" w:rsidRPr="00425E02" w:rsidRDefault="00D743E7" w:rsidP="000E0F36">
            <w:pPr>
              <w:spacing w:after="240" w:line="240" w:lineRule="auto"/>
              <w:ind w:right="-142"/>
              <w:rPr>
                <w:rFonts w:cs="Times New Roman"/>
              </w:rPr>
            </w:pPr>
            <w:r>
              <w:t>750</w:t>
            </w:r>
          </w:p>
        </w:tc>
      </w:tr>
      <w:tr w:rsidR="00D743E7" w:rsidRPr="00067F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c>
          <w:tcPr>
            <w:tcW w:w="3227" w:type="dxa"/>
            <w:shd w:val="clear" w:color="auto" w:fill="E5F8FF"/>
          </w:tcPr>
          <w:p w:rsidR="00D743E7" w:rsidRPr="00425E02" w:rsidRDefault="00D743E7" w:rsidP="000E0F36">
            <w:pPr>
              <w:spacing w:after="240" w:line="240" w:lineRule="auto"/>
              <w:ind w:right="-142"/>
              <w:rPr>
                <w:lang w:val="de-AT"/>
              </w:rPr>
            </w:pPr>
            <w:r w:rsidRPr="00425E02">
              <w:rPr>
                <w:b/>
                <w:bCs/>
                <w:lang w:val="de-AT"/>
              </w:rPr>
              <w:t xml:space="preserve">SHORT DESCRIPTION OF </w:t>
            </w:r>
            <w:r w:rsidRPr="00425E02">
              <w:rPr>
                <w:b/>
                <w:bCs/>
                <w:lang w:val="de-AT"/>
              </w:rPr>
              <w:br/>
              <w:t>ORGANISATION/ ENTERPRISE</w:t>
            </w:r>
            <w:r w:rsidRPr="00425E02">
              <w:rPr>
                <w:rFonts w:cs="Times New Roman"/>
                <w:lang w:val="de-AT"/>
              </w:rPr>
              <w:br/>
            </w:r>
            <w:r w:rsidRPr="00425E02">
              <w:rPr>
                <w:lang w:val="de-AT"/>
              </w:rPr>
              <w:t>(Kurzbeschreibung der Organisation/des Unternehmens)</w:t>
            </w:r>
          </w:p>
        </w:tc>
        <w:tc>
          <w:tcPr>
            <w:tcW w:w="6237" w:type="dxa"/>
          </w:tcPr>
          <w:p w:rsidR="00D743E7" w:rsidRPr="00BA1BDB" w:rsidRDefault="00D743E7" w:rsidP="00CC0029">
            <w:pPr>
              <w:spacing w:after="240" w:line="240" w:lineRule="auto"/>
              <w:ind w:right="-142"/>
              <w:rPr>
                <w:lang w:val="de-AT"/>
              </w:rPr>
            </w:pPr>
            <w:r w:rsidRPr="00BA1BDB">
              <w:rPr>
                <w:lang w:val="de-AT"/>
              </w:rPr>
              <w:t xml:space="preserve">Our school is frequented by apted pupils. During the last years the number of migrant students expanded. We have partnerships with Germany, Hungary, France and Italy including interchange of students and teachers. </w:t>
            </w:r>
          </w:p>
          <w:p w:rsidR="00D743E7" w:rsidRDefault="00D743E7" w:rsidP="00CC0029">
            <w:pPr>
              <w:spacing w:after="240" w:line="240" w:lineRule="auto"/>
              <w:ind w:right="-142"/>
              <w:rPr>
                <w:rFonts w:cs="Times New Roman"/>
                <w:lang w:val="de-AT"/>
              </w:rPr>
            </w:pPr>
            <w:r w:rsidRPr="00BA1BDB">
              <w:rPr>
                <w:lang w:val="de-AT"/>
              </w:rPr>
              <w:t>Further Comenius projects with Sweden, Lithuania and Italy helped to develop the european comunication and advance cultural assumptions.</w:t>
            </w:r>
          </w:p>
          <w:p w:rsidR="00D743E7" w:rsidRDefault="00D743E7" w:rsidP="00CC0029">
            <w:pPr>
              <w:spacing w:after="240" w:line="240" w:lineRule="auto"/>
              <w:ind w:right="-142"/>
              <w:rPr>
                <w:lang w:val="de-AT"/>
              </w:rPr>
            </w:pPr>
            <w:r>
              <w:rPr>
                <w:lang w:val="de-AT"/>
              </w:rPr>
              <w:t>We support cultural (choir, exhibition, concerts) , sporty (equestrian, skiing) and linguistic (language competition) activities.</w:t>
            </w:r>
          </w:p>
          <w:p w:rsidR="00D743E7" w:rsidRDefault="00D743E7" w:rsidP="00CC0029">
            <w:pPr>
              <w:spacing w:after="240" w:line="240" w:lineRule="auto"/>
              <w:ind w:right="-142"/>
              <w:rPr>
                <w:lang w:val="de-AT"/>
              </w:rPr>
            </w:pPr>
            <w:r>
              <w:rPr>
                <w:lang w:val="de-AT"/>
              </w:rPr>
              <w:t>We are cooperating with language assistens for years from Gijón, Ceuta, Mallorca, Barcelona, Budapest and Tarragona.</w:t>
            </w:r>
          </w:p>
          <w:p w:rsidR="00D743E7" w:rsidRPr="00425E02" w:rsidRDefault="00D743E7" w:rsidP="00CC0029">
            <w:pPr>
              <w:spacing w:after="240" w:line="240" w:lineRule="auto"/>
              <w:ind w:right="-142"/>
              <w:rPr>
                <w:rFonts w:cs="Times New Roman"/>
                <w:lang w:val="de-AT"/>
              </w:rPr>
            </w:pPr>
          </w:p>
        </w:tc>
      </w:tr>
      <w:tr w:rsidR="00D743E7" w:rsidRPr="00067F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c>
          <w:tcPr>
            <w:tcW w:w="3227" w:type="dxa"/>
            <w:shd w:val="clear" w:color="auto" w:fill="E5F8FF"/>
          </w:tcPr>
          <w:p w:rsidR="00D743E7" w:rsidRPr="00425E02" w:rsidRDefault="00D743E7" w:rsidP="000E0F36">
            <w:pPr>
              <w:spacing w:after="240" w:line="240" w:lineRule="auto"/>
              <w:ind w:right="-142"/>
              <w:rPr>
                <w:lang w:val="de-AT"/>
              </w:rPr>
            </w:pPr>
            <w:r w:rsidRPr="00425E02">
              <w:rPr>
                <w:lang w:val="de-AT"/>
              </w:rPr>
              <w:t>OTHER</w:t>
            </w:r>
            <w:r w:rsidRPr="00425E02">
              <w:rPr>
                <w:lang w:val="de-AT"/>
              </w:rPr>
              <w:br/>
              <w:t>(Sonstiges)</w:t>
            </w:r>
          </w:p>
        </w:tc>
        <w:tc>
          <w:tcPr>
            <w:tcW w:w="6237" w:type="dxa"/>
          </w:tcPr>
          <w:p w:rsidR="00D743E7" w:rsidRPr="00425E02" w:rsidRDefault="00D743E7" w:rsidP="000E0F36">
            <w:pPr>
              <w:spacing w:after="240" w:line="240" w:lineRule="auto"/>
              <w:ind w:right="-142"/>
              <w:rPr>
                <w:lang w:val="de-AT"/>
              </w:rPr>
            </w:pPr>
          </w:p>
        </w:tc>
      </w:tr>
    </w:tbl>
    <w:p w:rsidR="00D743E7" w:rsidRPr="00425E02" w:rsidRDefault="00D743E7" w:rsidP="00CC0029">
      <w:pPr>
        <w:rPr>
          <w:rFonts w:cs="Times New Roman"/>
        </w:rPr>
      </w:pPr>
    </w:p>
    <w:tbl>
      <w:tblPr>
        <w:tblW w:w="9464"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27"/>
        <w:gridCol w:w="6237"/>
      </w:tblGrid>
      <w:tr w:rsidR="00D743E7" w:rsidRPr="00067F5E">
        <w:tc>
          <w:tcPr>
            <w:tcW w:w="9464" w:type="dxa"/>
            <w:gridSpan w:val="2"/>
            <w:shd w:val="clear" w:color="auto" w:fill="00B0F0"/>
          </w:tcPr>
          <w:p w:rsidR="00D743E7" w:rsidRPr="00425E02" w:rsidRDefault="00D743E7" w:rsidP="000E0F36">
            <w:pPr>
              <w:spacing w:after="240" w:line="240" w:lineRule="auto"/>
              <w:rPr>
                <w:rFonts w:cs="Times New Roman"/>
                <w:lang w:val="de-AT"/>
              </w:rPr>
            </w:pPr>
            <w:r w:rsidRPr="00425E02">
              <w:rPr>
                <w:b/>
                <w:bCs/>
                <w:color w:val="FFFFFF"/>
                <w:sz w:val="28"/>
                <w:szCs w:val="28"/>
                <w:lang w:val="de-AT"/>
              </w:rPr>
              <w:t xml:space="preserve">CONTACT DETAILS </w:t>
            </w:r>
            <w:r w:rsidRPr="00425E02">
              <w:rPr>
                <w:b/>
                <w:bCs/>
                <w:color w:val="FFFFFF"/>
                <w:sz w:val="28"/>
                <w:szCs w:val="28"/>
                <w:lang w:val="de-AT"/>
              </w:rPr>
              <w:br/>
              <w:t>(Kontaktinformation)</w:t>
            </w:r>
          </w:p>
        </w:tc>
      </w:tr>
      <w:tr w:rsidR="00D743E7" w:rsidRPr="00067F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c>
          <w:tcPr>
            <w:tcW w:w="3227" w:type="dxa"/>
            <w:shd w:val="clear" w:color="auto" w:fill="E5F8FF"/>
          </w:tcPr>
          <w:p w:rsidR="00D743E7" w:rsidRPr="00425E02" w:rsidRDefault="00D743E7" w:rsidP="000E0F36">
            <w:pPr>
              <w:spacing w:after="240" w:line="240" w:lineRule="auto"/>
              <w:ind w:right="-142"/>
              <w:rPr>
                <w:lang w:val="de-AT"/>
              </w:rPr>
            </w:pPr>
            <w:r w:rsidRPr="00425E02">
              <w:rPr>
                <w:b/>
                <w:bCs/>
                <w:lang w:val="de-AT"/>
              </w:rPr>
              <w:t>CONTACT PERSON</w:t>
            </w:r>
            <w:r w:rsidRPr="00425E02">
              <w:rPr>
                <w:rFonts w:cs="Times New Roman"/>
                <w:lang w:val="de-AT"/>
              </w:rPr>
              <w:br/>
            </w:r>
            <w:r w:rsidRPr="00425E02">
              <w:rPr>
                <w:lang w:val="de-AT"/>
              </w:rPr>
              <w:t>(Kontaktperson)</w:t>
            </w:r>
          </w:p>
        </w:tc>
        <w:tc>
          <w:tcPr>
            <w:tcW w:w="6237" w:type="dxa"/>
          </w:tcPr>
          <w:p w:rsidR="00D743E7" w:rsidRPr="00425E02" w:rsidRDefault="00D743E7" w:rsidP="000E0F36">
            <w:pPr>
              <w:spacing w:after="240" w:line="240" w:lineRule="auto"/>
              <w:rPr>
                <w:rFonts w:cs="Times New Roman"/>
                <w:lang w:val="de-AT"/>
              </w:rPr>
            </w:pPr>
            <w:r>
              <w:rPr>
                <w:lang w:val="de-AT"/>
              </w:rPr>
              <w:t>Karin Starlinger</w:t>
            </w:r>
          </w:p>
        </w:tc>
      </w:tr>
      <w:tr w:rsidR="00D743E7" w:rsidRPr="00067F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c>
          <w:tcPr>
            <w:tcW w:w="3227" w:type="dxa"/>
            <w:shd w:val="clear" w:color="auto" w:fill="E5F8FF"/>
          </w:tcPr>
          <w:p w:rsidR="00D743E7" w:rsidRPr="00425E02" w:rsidRDefault="00D743E7" w:rsidP="000E0F36">
            <w:pPr>
              <w:spacing w:after="240" w:line="240" w:lineRule="auto"/>
              <w:ind w:right="-142"/>
              <w:rPr>
                <w:lang w:val="de-AT"/>
              </w:rPr>
            </w:pPr>
            <w:r w:rsidRPr="00425E02">
              <w:rPr>
                <w:b/>
                <w:bCs/>
                <w:lang w:val="de-AT"/>
              </w:rPr>
              <w:t>DEPARTMENT/FUNCTION</w:t>
            </w:r>
            <w:r w:rsidRPr="00425E02">
              <w:rPr>
                <w:rFonts w:cs="Times New Roman"/>
                <w:lang w:val="de-AT"/>
              </w:rPr>
              <w:br/>
            </w:r>
            <w:r w:rsidRPr="00425E02">
              <w:rPr>
                <w:lang w:val="de-AT"/>
              </w:rPr>
              <w:t>(Abteilung/Funktion)</w:t>
            </w:r>
          </w:p>
        </w:tc>
        <w:tc>
          <w:tcPr>
            <w:tcW w:w="6237" w:type="dxa"/>
          </w:tcPr>
          <w:p w:rsidR="00D743E7" w:rsidRPr="00425E02" w:rsidRDefault="00D743E7" w:rsidP="000E0F36">
            <w:pPr>
              <w:tabs>
                <w:tab w:val="left" w:pos="1155"/>
              </w:tabs>
              <w:spacing w:after="240" w:line="240" w:lineRule="auto"/>
              <w:ind w:right="-142"/>
              <w:rPr>
                <w:rFonts w:cs="Times New Roman"/>
                <w:lang w:val="de-AT"/>
              </w:rPr>
            </w:pPr>
            <w:r>
              <w:rPr>
                <w:lang w:val="de-AT"/>
              </w:rPr>
              <w:t>Teacher for  Spanish and Italian</w:t>
            </w:r>
          </w:p>
        </w:tc>
      </w:tr>
      <w:tr w:rsidR="00D743E7" w:rsidRPr="00067F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c>
          <w:tcPr>
            <w:tcW w:w="3227" w:type="dxa"/>
            <w:shd w:val="clear" w:color="auto" w:fill="E5F8FF"/>
          </w:tcPr>
          <w:p w:rsidR="00D743E7" w:rsidRPr="00425E02" w:rsidRDefault="00D743E7" w:rsidP="000E0F36">
            <w:pPr>
              <w:spacing w:after="240" w:line="240" w:lineRule="auto"/>
              <w:ind w:right="-142"/>
              <w:rPr>
                <w:lang w:val="en-US"/>
              </w:rPr>
            </w:pPr>
            <w:r w:rsidRPr="00425E02">
              <w:rPr>
                <w:b/>
                <w:bCs/>
                <w:lang w:val="en-US"/>
              </w:rPr>
              <w:t>TELEPHONE</w:t>
            </w:r>
            <w:r w:rsidRPr="00425E02">
              <w:rPr>
                <w:rFonts w:cs="Times New Roman"/>
                <w:lang w:val="en-US"/>
              </w:rPr>
              <w:br/>
            </w:r>
            <w:r w:rsidRPr="00425E02">
              <w:rPr>
                <w:lang w:val="en-US"/>
              </w:rPr>
              <w:t>(Telefon)</w:t>
            </w:r>
          </w:p>
        </w:tc>
        <w:tc>
          <w:tcPr>
            <w:tcW w:w="6237" w:type="dxa"/>
          </w:tcPr>
          <w:p w:rsidR="00D743E7" w:rsidRPr="00425E02" w:rsidRDefault="00D743E7" w:rsidP="000E0F36">
            <w:pPr>
              <w:spacing w:after="240" w:line="240" w:lineRule="auto"/>
              <w:ind w:right="-142"/>
              <w:rPr>
                <w:rFonts w:cs="Times New Roman"/>
                <w:lang w:val="en-US"/>
              </w:rPr>
            </w:pPr>
            <w:r>
              <w:rPr>
                <w:lang w:val="en-US"/>
              </w:rPr>
              <w:t>+4369915181988</w:t>
            </w:r>
          </w:p>
        </w:tc>
      </w:tr>
      <w:tr w:rsidR="00D743E7" w:rsidRPr="00067F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c>
          <w:tcPr>
            <w:tcW w:w="3227" w:type="dxa"/>
            <w:shd w:val="clear" w:color="auto" w:fill="E5F8FF"/>
          </w:tcPr>
          <w:p w:rsidR="00D743E7" w:rsidRPr="00425E02" w:rsidRDefault="00D743E7" w:rsidP="000E0F36">
            <w:pPr>
              <w:spacing w:after="240" w:line="240" w:lineRule="auto"/>
              <w:ind w:right="-142"/>
              <w:rPr>
                <w:b/>
                <w:bCs/>
                <w:lang w:val="en-US"/>
              </w:rPr>
            </w:pPr>
            <w:r w:rsidRPr="00425E02">
              <w:rPr>
                <w:b/>
                <w:bCs/>
                <w:lang w:val="en-US"/>
              </w:rPr>
              <w:t>FAX</w:t>
            </w:r>
          </w:p>
        </w:tc>
        <w:tc>
          <w:tcPr>
            <w:tcW w:w="6237" w:type="dxa"/>
          </w:tcPr>
          <w:p w:rsidR="00D743E7" w:rsidRPr="00425E02" w:rsidRDefault="00D743E7" w:rsidP="000E0F36">
            <w:pPr>
              <w:spacing w:after="240" w:line="240" w:lineRule="auto"/>
              <w:ind w:right="-142"/>
              <w:rPr>
                <w:rFonts w:cs="Times New Roman"/>
                <w:lang w:val="en-US"/>
              </w:rPr>
            </w:pPr>
          </w:p>
        </w:tc>
      </w:tr>
      <w:tr w:rsidR="00D743E7" w:rsidRPr="00067F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c>
          <w:tcPr>
            <w:tcW w:w="3227" w:type="dxa"/>
            <w:shd w:val="clear" w:color="auto" w:fill="E5F8FF"/>
          </w:tcPr>
          <w:p w:rsidR="00D743E7" w:rsidRPr="00425E02" w:rsidRDefault="00D743E7" w:rsidP="000E0F36">
            <w:pPr>
              <w:spacing w:after="240" w:line="240" w:lineRule="auto"/>
              <w:ind w:right="-142"/>
              <w:rPr>
                <w:b/>
                <w:bCs/>
                <w:lang w:val="en-US"/>
              </w:rPr>
            </w:pPr>
            <w:r w:rsidRPr="00425E02">
              <w:rPr>
                <w:b/>
                <w:bCs/>
                <w:lang w:val="en-US"/>
              </w:rPr>
              <w:t>E-MAIL</w:t>
            </w:r>
            <w:r w:rsidRPr="00425E02">
              <w:rPr>
                <w:b/>
                <w:bCs/>
                <w:lang w:val="en-US"/>
              </w:rPr>
              <w:tab/>
            </w:r>
          </w:p>
        </w:tc>
        <w:tc>
          <w:tcPr>
            <w:tcW w:w="6237" w:type="dxa"/>
          </w:tcPr>
          <w:p w:rsidR="00D743E7" w:rsidRPr="00425E02" w:rsidRDefault="00D743E7" w:rsidP="000E0F36">
            <w:pPr>
              <w:spacing w:after="240" w:line="240" w:lineRule="auto"/>
              <w:ind w:right="-142"/>
              <w:rPr>
                <w:rFonts w:cs="Times New Roman"/>
                <w:lang w:val="en-US"/>
              </w:rPr>
            </w:pPr>
            <w:r>
              <w:rPr>
                <w:lang w:val="en-US"/>
              </w:rPr>
              <w:t>k.starlinger@eduhi.at</w:t>
            </w:r>
          </w:p>
        </w:tc>
      </w:tr>
      <w:tr w:rsidR="00D743E7" w:rsidRPr="00067F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c>
          <w:tcPr>
            <w:tcW w:w="3227" w:type="dxa"/>
            <w:shd w:val="clear" w:color="auto" w:fill="E5F8FF"/>
          </w:tcPr>
          <w:p w:rsidR="00D743E7" w:rsidRPr="00425E02" w:rsidRDefault="00D743E7" w:rsidP="000E0F36">
            <w:pPr>
              <w:spacing w:after="240" w:line="240" w:lineRule="auto"/>
              <w:ind w:right="-142"/>
              <w:rPr>
                <w:lang w:val="en-US"/>
              </w:rPr>
            </w:pPr>
            <w:r w:rsidRPr="00425E02">
              <w:rPr>
                <w:b/>
                <w:bCs/>
                <w:lang w:val="en-US"/>
              </w:rPr>
              <w:t>OTHER</w:t>
            </w:r>
            <w:r w:rsidRPr="00425E02">
              <w:rPr>
                <w:rFonts w:cs="Times New Roman"/>
                <w:lang w:val="en-US"/>
              </w:rPr>
              <w:br/>
            </w:r>
            <w:r w:rsidRPr="00425E02">
              <w:rPr>
                <w:lang w:val="en-US"/>
              </w:rPr>
              <w:t>(Sonstiges)</w:t>
            </w:r>
          </w:p>
        </w:tc>
        <w:tc>
          <w:tcPr>
            <w:tcW w:w="6237" w:type="dxa"/>
          </w:tcPr>
          <w:p w:rsidR="00D743E7" w:rsidRPr="00425E02" w:rsidRDefault="00D743E7" w:rsidP="000E0F36">
            <w:pPr>
              <w:spacing w:after="240" w:line="240" w:lineRule="auto"/>
              <w:ind w:right="-142"/>
              <w:rPr>
                <w:lang w:val="en-US"/>
              </w:rPr>
            </w:pPr>
          </w:p>
        </w:tc>
      </w:tr>
    </w:tbl>
    <w:p w:rsidR="00D743E7" w:rsidRPr="00425E02" w:rsidRDefault="00D743E7" w:rsidP="00CC0029">
      <w:pPr>
        <w:rPr>
          <w:rFonts w:cs="Times New Roman"/>
        </w:rPr>
      </w:pPr>
    </w:p>
    <w:tbl>
      <w:tblPr>
        <w:tblW w:w="9464"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27"/>
        <w:gridCol w:w="6237"/>
      </w:tblGrid>
      <w:tr w:rsidR="00D743E7" w:rsidRPr="00067F5E">
        <w:tc>
          <w:tcPr>
            <w:tcW w:w="9464" w:type="dxa"/>
            <w:gridSpan w:val="2"/>
            <w:shd w:val="clear" w:color="auto" w:fill="00B0F0"/>
          </w:tcPr>
          <w:p w:rsidR="00D743E7" w:rsidRPr="00425E02" w:rsidRDefault="00D743E7" w:rsidP="000E0F36">
            <w:pPr>
              <w:spacing w:after="240" w:line="240" w:lineRule="auto"/>
              <w:rPr>
                <w:rFonts w:cs="Times New Roman"/>
                <w:lang w:val="de-AT"/>
              </w:rPr>
            </w:pPr>
            <w:r w:rsidRPr="00425E02">
              <w:rPr>
                <w:b/>
                <w:bCs/>
                <w:color w:val="FFFFFF"/>
                <w:sz w:val="28"/>
                <w:szCs w:val="28"/>
                <w:lang w:val="de-AT"/>
              </w:rPr>
              <w:t>PLACEMENT INFORMATION</w:t>
            </w:r>
            <w:r w:rsidRPr="00425E02">
              <w:rPr>
                <w:b/>
                <w:bCs/>
                <w:color w:val="FFFFFF"/>
                <w:sz w:val="28"/>
                <w:szCs w:val="28"/>
                <w:lang w:val="de-AT"/>
              </w:rPr>
              <w:br/>
              <w:t>(Informationen zum Praktikum)</w:t>
            </w:r>
          </w:p>
        </w:tc>
      </w:tr>
      <w:tr w:rsidR="00D743E7" w:rsidRPr="00067F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c>
          <w:tcPr>
            <w:tcW w:w="3227" w:type="dxa"/>
            <w:shd w:val="clear" w:color="auto" w:fill="E5F8FF"/>
          </w:tcPr>
          <w:p w:rsidR="00D743E7" w:rsidRPr="00425E02" w:rsidRDefault="00D743E7" w:rsidP="000E0F36">
            <w:pPr>
              <w:spacing w:after="240" w:line="240" w:lineRule="auto"/>
              <w:ind w:right="-142"/>
              <w:rPr>
                <w:lang w:val="de-AT"/>
              </w:rPr>
            </w:pPr>
            <w:r w:rsidRPr="00425E02">
              <w:rPr>
                <w:b/>
                <w:bCs/>
                <w:lang w:val="de-AT"/>
              </w:rPr>
              <w:t>DEPARTMENT/FUNCTION</w:t>
            </w:r>
            <w:r w:rsidRPr="00425E02">
              <w:rPr>
                <w:rFonts w:cs="Times New Roman"/>
                <w:lang w:val="de-AT"/>
              </w:rPr>
              <w:br/>
            </w:r>
            <w:r w:rsidRPr="00425E02">
              <w:rPr>
                <w:lang w:val="de-AT"/>
              </w:rPr>
              <w:t>(Abteilung/Funktion)</w:t>
            </w:r>
          </w:p>
        </w:tc>
        <w:tc>
          <w:tcPr>
            <w:tcW w:w="6237" w:type="dxa"/>
          </w:tcPr>
          <w:p w:rsidR="00D743E7" w:rsidRPr="00425E02" w:rsidRDefault="00D743E7" w:rsidP="000E0F36">
            <w:pPr>
              <w:spacing w:after="240" w:line="240" w:lineRule="auto"/>
              <w:rPr>
                <w:rFonts w:cs="Times New Roman"/>
                <w:lang w:val="de-AT"/>
              </w:rPr>
            </w:pPr>
            <w:r>
              <w:rPr>
                <w:lang w:val="de-AT"/>
              </w:rPr>
              <w:t xml:space="preserve">assistent for language teaching: spanisch, italian and french </w:t>
            </w:r>
          </w:p>
        </w:tc>
      </w:tr>
      <w:tr w:rsidR="00D743E7" w:rsidRPr="00067F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c>
          <w:tcPr>
            <w:tcW w:w="3227" w:type="dxa"/>
            <w:shd w:val="clear" w:color="auto" w:fill="E5F8FF"/>
          </w:tcPr>
          <w:p w:rsidR="00D743E7" w:rsidRPr="00425E02" w:rsidRDefault="00D743E7" w:rsidP="000E0F36">
            <w:pPr>
              <w:spacing w:after="240" w:line="240" w:lineRule="auto"/>
              <w:ind w:right="-142"/>
              <w:rPr>
                <w:lang w:val="de-AT"/>
              </w:rPr>
            </w:pPr>
            <w:r w:rsidRPr="00425E02">
              <w:rPr>
                <w:b/>
                <w:bCs/>
                <w:lang w:val="de-AT"/>
              </w:rPr>
              <w:t>DESCRIPTION OF ACTIVITIES</w:t>
            </w:r>
            <w:r w:rsidRPr="00425E02">
              <w:rPr>
                <w:lang w:val="de-AT"/>
              </w:rPr>
              <w:br/>
              <w:t>(Beschreibung der Tätigkeiten)</w:t>
            </w:r>
          </w:p>
        </w:tc>
        <w:tc>
          <w:tcPr>
            <w:tcW w:w="6237" w:type="dxa"/>
          </w:tcPr>
          <w:p w:rsidR="00D743E7" w:rsidRDefault="00D743E7" w:rsidP="00CC0029">
            <w:pPr>
              <w:tabs>
                <w:tab w:val="left" w:pos="1155"/>
              </w:tabs>
              <w:spacing w:after="240" w:line="240" w:lineRule="auto"/>
              <w:ind w:left="1155" w:right="-142" w:hanging="1155"/>
              <w:rPr>
                <w:lang w:val="de-AT"/>
              </w:rPr>
            </w:pPr>
            <w:r>
              <w:rPr>
                <w:lang w:val="de-AT"/>
              </w:rPr>
              <w:t>language teaching for pupils (15-18 years old)</w:t>
            </w:r>
          </w:p>
          <w:p w:rsidR="00D743E7" w:rsidRPr="00425E02" w:rsidRDefault="00D743E7" w:rsidP="00CC0029">
            <w:pPr>
              <w:tabs>
                <w:tab w:val="left" w:pos="1155"/>
              </w:tabs>
              <w:spacing w:after="240" w:line="240" w:lineRule="auto"/>
              <w:ind w:left="1155" w:right="-142" w:hanging="1155"/>
              <w:rPr>
                <w:rFonts w:cs="Times New Roman"/>
                <w:lang w:val="de-AT"/>
              </w:rPr>
            </w:pPr>
            <w:r>
              <w:rPr>
                <w:lang w:val="de-AT"/>
              </w:rPr>
              <w:t>conversation and teaching preparation</w:t>
            </w:r>
          </w:p>
        </w:tc>
      </w:tr>
      <w:tr w:rsidR="00D743E7" w:rsidRPr="00067F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c>
          <w:tcPr>
            <w:tcW w:w="3227" w:type="dxa"/>
            <w:shd w:val="clear" w:color="auto" w:fill="E5F8FF"/>
          </w:tcPr>
          <w:p w:rsidR="00D743E7" w:rsidRPr="00425E02" w:rsidRDefault="00D743E7" w:rsidP="000E0F36">
            <w:pPr>
              <w:spacing w:after="240" w:line="240" w:lineRule="auto"/>
              <w:ind w:right="-142"/>
              <w:rPr>
                <w:rFonts w:cs="Times New Roman"/>
                <w:b/>
                <w:bCs/>
                <w:lang w:val="en-US"/>
              </w:rPr>
            </w:pPr>
            <w:r w:rsidRPr="00425E02">
              <w:rPr>
                <w:b/>
                <w:bCs/>
                <w:lang w:val="en-US"/>
              </w:rPr>
              <w:t>DURATION</w:t>
            </w:r>
            <w:r w:rsidRPr="00425E02">
              <w:rPr>
                <w:b/>
                <w:bCs/>
                <w:lang w:val="en-US"/>
              </w:rPr>
              <w:br/>
            </w:r>
            <w:r w:rsidRPr="00425E02">
              <w:rPr>
                <w:lang w:val="en-US"/>
              </w:rPr>
              <w:t>(Dauer)</w:t>
            </w:r>
          </w:p>
        </w:tc>
        <w:tc>
          <w:tcPr>
            <w:tcW w:w="6237" w:type="dxa"/>
          </w:tcPr>
          <w:p w:rsidR="00D743E7" w:rsidRPr="00425E02" w:rsidRDefault="00D743E7" w:rsidP="000E0F36">
            <w:pPr>
              <w:spacing w:after="240" w:line="240" w:lineRule="auto"/>
              <w:ind w:right="-142"/>
              <w:rPr>
                <w:rFonts w:cs="Times New Roman"/>
                <w:lang w:val="en-US"/>
              </w:rPr>
            </w:pPr>
            <w:r>
              <w:rPr>
                <w:lang w:val="en-US"/>
              </w:rPr>
              <w:t>from september until june</w:t>
            </w:r>
          </w:p>
        </w:tc>
      </w:tr>
      <w:tr w:rsidR="00D743E7" w:rsidRPr="00067F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c>
          <w:tcPr>
            <w:tcW w:w="3227" w:type="dxa"/>
            <w:shd w:val="clear" w:color="auto" w:fill="E5F8FF"/>
          </w:tcPr>
          <w:p w:rsidR="00D743E7" w:rsidRPr="00425E02" w:rsidRDefault="00D743E7" w:rsidP="000E0F36">
            <w:pPr>
              <w:spacing w:after="240" w:line="240" w:lineRule="auto"/>
              <w:ind w:right="-142"/>
              <w:rPr>
                <w:rFonts w:cs="Times New Roman"/>
                <w:b/>
                <w:bCs/>
                <w:lang w:val="en-US"/>
              </w:rPr>
            </w:pPr>
            <w:r w:rsidRPr="00425E02">
              <w:rPr>
                <w:b/>
                <w:bCs/>
                <w:lang w:val="en-US"/>
              </w:rPr>
              <w:t>WORKING HOURS PER WEEK – FULL TIME</w:t>
            </w:r>
            <w:r w:rsidRPr="00425E02">
              <w:rPr>
                <w:rFonts w:cs="Times New Roman"/>
                <w:lang w:val="en-US"/>
              </w:rPr>
              <w:br/>
            </w:r>
            <w:r w:rsidRPr="00425E02">
              <w:rPr>
                <w:lang w:val="en-US"/>
              </w:rPr>
              <w:t>(Arbeitszeit pro Woche - Vollzeit)</w:t>
            </w:r>
          </w:p>
        </w:tc>
        <w:tc>
          <w:tcPr>
            <w:tcW w:w="6237" w:type="dxa"/>
          </w:tcPr>
          <w:p w:rsidR="00D743E7" w:rsidRPr="00425E02" w:rsidRDefault="00D743E7" w:rsidP="000E0F36">
            <w:pPr>
              <w:spacing w:after="240" w:line="240" w:lineRule="auto"/>
              <w:ind w:right="-142"/>
              <w:rPr>
                <w:rFonts w:cs="Times New Roman"/>
                <w:lang w:val="en-US"/>
              </w:rPr>
            </w:pPr>
            <w:r>
              <w:rPr>
                <w:lang w:val="en-US"/>
              </w:rPr>
              <w:t>12-16hours/week</w:t>
            </w:r>
          </w:p>
        </w:tc>
      </w:tr>
      <w:tr w:rsidR="00D743E7" w:rsidRPr="00067F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c>
          <w:tcPr>
            <w:tcW w:w="3227" w:type="dxa"/>
            <w:shd w:val="clear" w:color="auto" w:fill="E5F8FF"/>
          </w:tcPr>
          <w:p w:rsidR="00D743E7" w:rsidRPr="00425E02" w:rsidRDefault="00D743E7" w:rsidP="000E0F36">
            <w:pPr>
              <w:spacing w:after="240" w:line="240" w:lineRule="auto"/>
              <w:ind w:right="-142"/>
              <w:rPr>
                <w:rFonts w:cs="Times New Roman"/>
                <w:b/>
                <w:bCs/>
                <w:lang w:val="en-US"/>
              </w:rPr>
            </w:pPr>
            <w:r w:rsidRPr="00425E02">
              <w:rPr>
                <w:b/>
                <w:bCs/>
                <w:lang w:val="en-US"/>
              </w:rPr>
              <w:t>CITY</w:t>
            </w:r>
            <w:r w:rsidRPr="00425E02">
              <w:rPr>
                <w:rFonts w:cs="Times New Roman"/>
                <w:lang w:val="en-US"/>
              </w:rPr>
              <w:br/>
            </w:r>
            <w:r w:rsidRPr="00425E02">
              <w:rPr>
                <w:lang w:val="en-US"/>
              </w:rPr>
              <w:t>(Stadt)</w:t>
            </w:r>
          </w:p>
        </w:tc>
        <w:tc>
          <w:tcPr>
            <w:tcW w:w="6237" w:type="dxa"/>
          </w:tcPr>
          <w:p w:rsidR="00D743E7" w:rsidRPr="00425E02" w:rsidRDefault="00D743E7" w:rsidP="000E0F36">
            <w:pPr>
              <w:spacing w:after="240" w:line="240" w:lineRule="auto"/>
              <w:ind w:right="-142"/>
              <w:rPr>
                <w:rFonts w:cs="Times New Roman"/>
                <w:lang w:val="en-US"/>
              </w:rPr>
            </w:pPr>
            <w:r>
              <w:rPr>
                <w:lang w:val="en-US"/>
              </w:rPr>
              <w:t>Gmunden</w:t>
            </w:r>
          </w:p>
        </w:tc>
      </w:tr>
      <w:tr w:rsidR="00D743E7" w:rsidRPr="00067F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c>
          <w:tcPr>
            <w:tcW w:w="3227" w:type="dxa"/>
            <w:shd w:val="clear" w:color="auto" w:fill="E5F8FF"/>
          </w:tcPr>
          <w:p w:rsidR="00D743E7" w:rsidRPr="00425E02" w:rsidRDefault="00D743E7" w:rsidP="000E0F36">
            <w:pPr>
              <w:spacing w:after="240" w:line="240" w:lineRule="auto"/>
              <w:ind w:right="-142"/>
              <w:rPr>
                <w:lang w:val="de-AT"/>
              </w:rPr>
            </w:pPr>
            <w:r w:rsidRPr="00425E02">
              <w:rPr>
                <w:b/>
                <w:bCs/>
                <w:lang w:val="de-AT"/>
              </w:rPr>
              <w:t>ACCOMODATION</w:t>
            </w:r>
            <w:r w:rsidRPr="00425E02">
              <w:rPr>
                <w:rFonts w:cs="Times New Roman"/>
                <w:lang w:val="de-AT"/>
              </w:rPr>
              <w:br/>
            </w:r>
            <w:r w:rsidRPr="00425E02">
              <w:rPr>
                <w:lang w:val="de-AT"/>
              </w:rPr>
              <w:t>(Unterkunft)</w:t>
            </w:r>
          </w:p>
        </w:tc>
        <w:tc>
          <w:tcPr>
            <w:tcW w:w="6237" w:type="dxa"/>
          </w:tcPr>
          <w:p w:rsidR="00D743E7" w:rsidRPr="00425E02" w:rsidRDefault="00D743E7" w:rsidP="000E0F36">
            <w:pPr>
              <w:spacing w:after="240" w:line="240" w:lineRule="auto"/>
              <w:ind w:right="-142"/>
              <w:rPr>
                <w:rFonts w:cs="Times New Roman"/>
                <w:lang w:val="de-AT"/>
              </w:rPr>
            </w:pPr>
            <w:r>
              <w:rPr>
                <w:lang w:val="de-AT"/>
              </w:rPr>
              <w:t>we help finding an accomodation</w:t>
            </w:r>
          </w:p>
        </w:tc>
      </w:tr>
      <w:tr w:rsidR="00D743E7" w:rsidRPr="00067F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c>
          <w:tcPr>
            <w:tcW w:w="3227" w:type="dxa"/>
            <w:shd w:val="clear" w:color="auto" w:fill="E5F8FF"/>
          </w:tcPr>
          <w:p w:rsidR="00D743E7" w:rsidRPr="00425E02" w:rsidRDefault="00D743E7" w:rsidP="000E0F36">
            <w:pPr>
              <w:spacing w:after="240" w:line="240" w:lineRule="auto"/>
              <w:ind w:right="-142"/>
              <w:rPr>
                <w:lang w:val="de-AT"/>
              </w:rPr>
            </w:pPr>
            <w:r w:rsidRPr="00425E02">
              <w:rPr>
                <w:b/>
                <w:bCs/>
                <w:lang w:val="de-AT"/>
              </w:rPr>
              <w:t>HELP WITH FINDING ACCOMODATION</w:t>
            </w:r>
            <w:r w:rsidRPr="00425E02">
              <w:rPr>
                <w:rFonts w:cs="Times New Roman"/>
                <w:lang w:val="de-AT"/>
              </w:rPr>
              <w:br/>
            </w:r>
            <w:r w:rsidRPr="00425E02">
              <w:rPr>
                <w:lang w:val="de-AT"/>
              </w:rPr>
              <w:t>(Hilfe bei der Suche einer Unterkunft)</w:t>
            </w:r>
          </w:p>
        </w:tc>
        <w:tc>
          <w:tcPr>
            <w:tcW w:w="6237" w:type="dxa"/>
          </w:tcPr>
          <w:p w:rsidR="00D743E7" w:rsidRPr="00425E02" w:rsidRDefault="00D743E7" w:rsidP="000E0F36">
            <w:pPr>
              <w:spacing w:after="240" w:line="240" w:lineRule="auto"/>
              <w:ind w:right="-142"/>
              <w:rPr>
                <w:rFonts w:cs="Times New Roman"/>
                <w:lang w:val="de-AT"/>
              </w:rPr>
            </w:pPr>
            <w:r>
              <w:rPr>
                <w:lang w:val="de-AT"/>
              </w:rPr>
              <w:t>yes</w:t>
            </w:r>
          </w:p>
        </w:tc>
      </w:tr>
      <w:tr w:rsidR="00D743E7" w:rsidRPr="00067F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c>
          <w:tcPr>
            <w:tcW w:w="3227" w:type="dxa"/>
            <w:shd w:val="clear" w:color="auto" w:fill="E5F8FF"/>
          </w:tcPr>
          <w:p w:rsidR="00D743E7" w:rsidRPr="00425E02" w:rsidRDefault="00D743E7" w:rsidP="000E0F36">
            <w:pPr>
              <w:spacing w:after="240" w:line="240" w:lineRule="auto"/>
              <w:ind w:right="-142"/>
              <w:rPr>
                <w:lang w:val="de-AT"/>
              </w:rPr>
            </w:pPr>
            <w:r w:rsidRPr="00425E02">
              <w:rPr>
                <w:b/>
                <w:bCs/>
                <w:lang w:val="de-AT"/>
              </w:rPr>
              <w:t xml:space="preserve">PAYMENT OR OTHER </w:t>
            </w:r>
            <w:r w:rsidRPr="00425E02">
              <w:rPr>
                <w:b/>
                <w:bCs/>
                <w:lang w:val="de-AT"/>
              </w:rPr>
              <w:br/>
              <w:t>BENEFITS</w:t>
            </w:r>
            <w:r w:rsidRPr="00425E02">
              <w:rPr>
                <w:lang w:val="de-AT"/>
              </w:rPr>
              <w:br/>
              <w:t>(Bezahlung oder andere Vergütungen)</w:t>
            </w:r>
          </w:p>
        </w:tc>
        <w:tc>
          <w:tcPr>
            <w:tcW w:w="6237" w:type="dxa"/>
          </w:tcPr>
          <w:p w:rsidR="00D743E7" w:rsidRPr="00425E02" w:rsidRDefault="00D743E7" w:rsidP="000E0F36">
            <w:pPr>
              <w:spacing w:after="240" w:line="240" w:lineRule="auto"/>
              <w:ind w:right="-142"/>
              <w:rPr>
                <w:rFonts w:cs="Times New Roman"/>
                <w:lang w:val="de-AT"/>
              </w:rPr>
            </w:pPr>
          </w:p>
        </w:tc>
      </w:tr>
      <w:tr w:rsidR="00D743E7" w:rsidRPr="00067F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c>
          <w:tcPr>
            <w:tcW w:w="3227" w:type="dxa"/>
            <w:shd w:val="clear" w:color="auto" w:fill="E5F8FF"/>
          </w:tcPr>
          <w:p w:rsidR="00D743E7" w:rsidRPr="00425E02" w:rsidRDefault="00D743E7" w:rsidP="000E0F36">
            <w:pPr>
              <w:spacing w:after="240" w:line="240" w:lineRule="auto"/>
              <w:ind w:right="-142"/>
              <w:rPr>
                <w:rFonts w:cs="Times New Roman"/>
                <w:b/>
                <w:bCs/>
                <w:lang w:val="de-AT"/>
              </w:rPr>
            </w:pPr>
            <w:r w:rsidRPr="00425E02">
              <w:rPr>
                <w:b/>
                <w:bCs/>
                <w:lang w:val="de-AT"/>
              </w:rPr>
              <w:t>OTHER</w:t>
            </w:r>
            <w:r w:rsidRPr="00425E02">
              <w:rPr>
                <w:lang w:val="de-AT"/>
              </w:rPr>
              <w:t xml:space="preserve"> </w:t>
            </w:r>
            <w:r w:rsidRPr="00425E02">
              <w:rPr>
                <w:lang w:val="de-AT"/>
              </w:rPr>
              <w:br/>
              <w:t>(Sonstiges)</w:t>
            </w:r>
          </w:p>
        </w:tc>
        <w:tc>
          <w:tcPr>
            <w:tcW w:w="6237" w:type="dxa"/>
          </w:tcPr>
          <w:p w:rsidR="00D743E7" w:rsidRPr="00425E02" w:rsidRDefault="00D743E7" w:rsidP="000E0F36">
            <w:pPr>
              <w:spacing w:after="240" w:line="240" w:lineRule="auto"/>
              <w:ind w:right="-142"/>
              <w:rPr>
                <w:rFonts w:cs="Times New Roman"/>
                <w:lang w:val="de-AT"/>
              </w:rPr>
            </w:pPr>
          </w:p>
        </w:tc>
      </w:tr>
    </w:tbl>
    <w:p w:rsidR="00D743E7" w:rsidRPr="00425E02" w:rsidRDefault="00D743E7" w:rsidP="00CC0029">
      <w:pPr>
        <w:rPr>
          <w:rFonts w:cs="Times New Roman"/>
        </w:rPr>
      </w:pPr>
    </w:p>
    <w:tbl>
      <w:tblPr>
        <w:tblW w:w="9464"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27"/>
        <w:gridCol w:w="6237"/>
      </w:tblGrid>
      <w:tr w:rsidR="00D743E7" w:rsidRPr="00A143D6">
        <w:tc>
          <w:tcPr>
            <w:tcW w:w="9464" w:type="dxa"/>
            <w:gridSpan w:val="2"/>
            <w:shd w:val="clear" w:color="auto" w:fill="00B0F0"/>
          </w:tcPr>
          <w:p w:rsidR="00D743E7" w:rsidRPr="00425E02" w:rsidRDefault="00D743E7" w:rsidP="000E0F36">
            <w:pPr>
              <w:spacing w:after="240" w:line="240" w:lineRule="auto"/>
              <w:rPr>
                <w:rFonts w:cs="Times New Roman"/>
                <w:sz w:val="28"/>
                <w:szCs w:val="28"/>
                <w:lang w:val="de-AT"/>
              </w:rPr>
            </w:pPr>
            <w:r w:rsidRPr="00425E02">
              <w:rPr>
                <w:b/>
                <w:bCs/>
                <w:color w:val="FFFFFF"/>
                <w:sz w:val="28"/>
                <w:szCs w:val="28"/>
                <w:lang w:val="de-AT"/>
              </w:rPr>
              <w:t xml:space="preserve">REQUIREMENTS </w:t>
            </w:r>
            <w:r w:rsidRPr="00425E02">
              <w:rPr>
                <w:b/>
                <w:bCs/>
                <w:color w:val="FFFFFF"/>
                <w:sz w:val="28"/>
                <w:szCs w:val="28"/>
                <w:lang w:val="de-AT"/>
              </w:rPr>
              <w:br/>
              <w:t>(Anforderungen)</w:t>
            </w:r>
          </w:p>
        </w:tc>
      </w:tr>
      <w:tr w:rsidR="00D743E7" w:rsidRPr="00067F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c>
          <w:tcPr>
            <w:tcW w:w="3227" w:type="dxa"/>
            <w:shd w:val="clear" w:color="auto" w:fill="E5F8FF"/>
          </w:tcPr>
          <w:p w:rsidR="00D743E7" w:rsidRPr="00425E02" w:rsidRDefault="00D743E7" w:rsidP="000E0F36">
            <w:pPr>
              <w:spacing w:after="240" w:line="240" w:lineRule="auto"/>
              <w:ind w:right="-142"/>
              <w:rPr>
                <w:lang w:val="de-AT"/>
              </w:rPr>
            </w:pPr>
            <w:r w:rsidRPr="00425E02">
              <w:rPr>
                <w:b/>
                <w:bCs/>
                <w:lang w:val="de-AT"/>
              </w:rPr>
              <w:t>ORAL AND WRITTEN LANGUAGE SKILLS</w:t>
            </w:r>
            <w:r w:rsidRPr="00425E02">
              <w:rPr>
                <w:lang w:val="de-AT"/>
              </w:rPr>
              <w:br/>
              <w:t xml:space="preserve">(Sprachkenntnisse – mündlich </w:t>
            </w:r>
            <w:r w:rsidRPr="00425E02">
              <w:rPr>
                <w:lang w:val="de-AT"/>
              </w:rPr>
              <w:br/>
              <w:t>und schriftlich)</w:t>
            </w:r>
          </w:p>
        </w:tc>
        <w:tc>
          <w:tcPr>
            <w:tcW w:w="6237" w:type="dxa"/>
          </w:tcPr>
          <w:p w:rsidR="00D743E7" w:rsidRPr="00425E02" w:rsidRDefault="00D743E7" w:rsidP="000E0F36">
            <w:pPr>
              <w:spacing w:after="240" w:line="240" w:lineRule="auto"/>
              <w:rPr>
                <w:rFonts w:cs="Times New Roman"/>
                <w:lang w:val="de-AT"/>
              </w:rPr>
            </w:pPr>
            <w:r>
              <w:rPr>
                <w:lang w:val="de-AT"/>
              </w:rPr>
              <w:t>A2-B2</w:t>
            </w:r>
          </w:p>
        </w:tc>
      </w:tr>
      <w:tr w:rsidR="00D743E7" w:rsidRPr="00067F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c>
          <w:tcPr>
            <w:tcW w:w="3227" w:type="dxa"/>
            <w:shd w:val="clear" w:color="auto" w:fill="E5F8FF"/>
          </w:tcPr>
          <w:p w:rsidR="00D743E7" w:rsidRPr="00425E02" w:rsidRDefault="00D743E7" w:rsidP="000E0F36">
            <w:pPr>
              <w:spacing w:after="240" w:line="240" w:lineRule="auto"/>
              <w:ind w:right="-142"/>
              <w:rPr>
                <w:lang w:val="de-AT"/>
              </w:rPr>
            </w:pPr>
            <w:r w:rsidRPr="00425E02">
              <w:rPr>
                <w:b/>
                <w:bCs/>
                <w:lang w:val="de-AT"/>
              </w:rPr>
              <w:t>COMPUTER SKILLS</w:t>
            </w:r>
            <w:r w:rsidRPr="00425E02">
              <w:rPr>
                <w:rFonts w:cs="Times New Roman"/>
                <w:lang w:val="de-AT"/>
              </w:rPr>
              <w:br/>
            </w:r>
            <w:r w:rsidRPr="00425E02">
              <w:rPr>
                <w:lang w:val="de-AT"/>
              </w:rPr>
              <w:t>(PC-Kenntnisse)</w:t>
            </w:r>
          </w:p>
        </w:tc>
        <w:tc>
          <w:tcPr>
            <w:tcW w:w="6237" w:type="dxa"/>
          </w:tcPr>
          <w:p w:rsidR="00D743E7" w:rsidRDefault="00D743E7" w:rsidP="000E0F36">
            <w:pPr>
              <w:tabs>
                <w:tab w:val="left" w:pos="1155"/>
              </w:tabs>
              <w:spacing w:after="240" w:line="240" w:lineRule="auto"/>
              <w:ind w:right="-142"/>
              <w:rPr>
                <w:lang w:val="de-AT"/>
              </w:rPr>
            </w:pPr>
            <w:r>
              <w:rPr>
                <w:lang w:val="de-AT"/>
              </w:rPr>
              <w:t>Powerpoint, Word, Internet, Excel</w:t>
            </w:r>
          </w:p>
          <w:p w:rsidR="00D743E7" w:rsidRPr="00425E02" w:rsidRDefault="00D743E7" w:rsidP="000E0F36">
            <w:pPr>
              <w:tabs>
                <w:tab w:val="left" w:pos="1155"/>
              </w:tabs>
              <w:spacing w:after="240" w:line="240" w:lineRule="auto"/>
              <w:ind w:right="-142"/>
              <w:rPr>
                <w:rFonts w:cs="Times New Roman"/>
                <w:lang w:val="de-AT"/>
              </w:rPr>
            </w:pPr>
          </w:p>
        </w:tc>
      </w:tr>
      <w:tr w:rsidR="00D743E7" w:rsidRPr="00067F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c>
          <w:tcPr>
            <w:tcW w:w="3227" w:type="dxa"/>
            <w:shd w:val="clear" w:color="auto" w:fill="E5F8FF"/>
          </w:tcPr>
          <w:p w:rsidR="00D743E7" w:rsidRPr="00425E02" w:rsidRDefault="00D743E7" w:rsidP="000E0F36">
            <w:pPr>
              <w:spacing w:after="240" w:line="240" w:lineRule="auto"/>
              <w:ind w:right="-142"/>
              <w:rPr>
                <w:lang w:val="de-AT"/>
              </w:rPr>
            </w:pPr>
            <w:r w:rsidRPr="00425E02">
              <w:rPr>
                <w:b/>
                <w:bCs/>
                <w:lang w:val="de-AT"/>
              </w:rPr>
              <w:t>DRIVING LICENSE</w:t>
            </w:r>
            <w:r w:rsidRPr="00425E02">
              <w:rPr>
                <w:lang w:val="de-AT"/>
              </w:rPr>
              <w:br/>
              <w:t>(Führerschein)</w:t>
            </w:r>
          </w:p>
        </w:tc>
        <w:tc>
          <w:tcPr>
            <w:tcW w:w="6237" w:type="dxa"/>
          </w:tcPr>
          <w:p w:rsidR="00D743E7" w:rsidRPr="00425E02" w:rsidRDefault="00D743E7" w:rsidP="000E0F36">
            <w:pPr>
              <w:spacing w:after="240" w:line="240" w:lineRule="auto"/>
              <w:ind w:right="-142"/>
              <w:rPr>
                <w:rFonts w:cs="Times New Roman"/>
                <w:lang w:val="de-AT"/>
              </w:rPr>
            </w:pPr>
          </w:p>
        </w:tc>
      </w:tr>
      <w:tr w:rsidR="00D743E7" w:rsidRPr="00067F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c>
          <w:tcPr>
            <w:tcW w:w="3227" w:type="dxa"/>
            <w:shd w:val="clear" w:color="auto" w:fill="E5F8FF"/>
          </w:tcPr>
          <w:p w:rsidR="00D743E7" w:rsidRPr="00425E02" w:rsidRDefault="00D743E7" w:rsidP="000E0F36">
            <w:pPr>
              <w:spacing w:after="240" w:line="240" w:lineRule="auto"/>
              <w:ind w:right="-142"/>
              <w:rPr>
                <w:lang w:val="de-AT"/>
              </w:rPr>
            </w:pPr>
            <w:r w:rsidRPr="00425E02">
              <w:rPr>
                <w:b/>
                <w:bCs/>
                <w:lang w:val="de-AT"/>
              </w:rPr>
              <w:t>OTHER</w:t>
            </w:r>
            <w:r w:rsidRPr="00425E02">
              <w:rPr>
                <w:rFonts w:cs="Times New Roman"/>
                <w:lang w:val="de-AT"/>
              </w:rPr>
              <w:br/>
            </w:r>
            <w:r w:rsidRPr="00425E02">
              <w:rPr>
                <w:lang w:val="de-AT"/>
              </w:rPr>
              <w:t>(Sonstiges)</w:t>
            </w:r>
          </w:p>
        </w:tc>
        <w:tc>
          <w:tcPr>
            <w:tcW w:w="6237" w:type="dxa"/>
          </w:tcPr>
          <w:p w:rsidR="00D743E7" w:rsidRPr="00425E02" w:rsidRDefault="00D743E7" w:rsidP="000E0F36">
            <w:pPr>
              <w:spacing w:after="240" w:line="240" w:lineRule="auto"/>
              <w:ind w:right="-142"/>
              <w:rPr>
                <w:lang w:val="de-AT"/>
              </w:rPr>
            </w:pPr>
          </w:p>
        </w:tc>
      </w:tr>
    </w:tbl>
    <w:p w:rsidR="00D743E7" w:rsidRPr="00425E02" w:rsidRDefault="00D743E7" w:rsidP="00CC0029">
      <w:pPr>
        <w:rPr>
          <w:rFonts w:cs="Times New Roman"/>
        </w:rPr>
      </w:pPr>
    </w:p>
    <w:tbl>
      <w:tblPr>
        <w:tblW w:w="9464"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27"/>
        <w:gridCol w:w="6237"/>
      </w:tblGrid>
      <w:tr w:rsidR="00D743E7" w:rsidRPr="00A143D6">
        <w:tc>
          <w:tcPr>
            <w:tcW w:w="9464" w:type="dxa"/>
            <w:gridSpan w:val="2"/>
            <w:shd w:val="clear" w:color="auto" w:fill="00B0F0"/>
          </w:tcPr>
          <w:p w:rsidR="00D743E7" w:rsidRPr="00425E02" w:rsidRDefault="00D743E7" w:rsidP="000E0F36">
            <w:pPr>
              <w:spacing w:after="240" w:line="240" w:lineRule="auto"/>
              <w:rPr>
                <w:rFonts w:cs="Times New Roman"/>
                <w:lang w:val="de-AT"/>
              </w:rPr>
            </w:pPr>
            <w:r w:rsidRPr="00425E02">
              <w:rPr>
                <w:b/>
                <w:bCs/>
                <w:color w:val="FFFFFF"/>
                <w:sz w:val="28"/>
                <w:szCs w:val="28"/>
                <w:lang w:val="de-AT"/>
              </w:rPr>
              <w:t>OTHER</w:t>
            </w:r>
            <w:r w:rsidRPr="00425E02">
              <w:rPr>
                <w:b/>
                <w:bCs/>
                <w:color w:val="FFFFFF"/>
                <w:sz w:val="28"/>
                <w:szCs w:val="28"/>
                <w:lang w:val="de-AT"/>
              </w:rPr>
              <w:br/>
              <w:t>(Sonstiges)</w:t>
            </w:r>
          </w:p>
        </w:tc>
      </w:tr>
      <w:tr w:rsidR="00D743E7" w:rsidRPr="00067F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c>
          <w:tcPr>
            <w:tcW w:w="3227" w:type="dxa"/>
            <w:shd w:val="clear" w:color="auto" w:fill="E5F8FF"/>
          </w:tcPr>
          <w:p w:rsidR="00D743E7" w:rsidRPr="00425E02" w:rsidRDefault="00D743E7" w:rsidP="000E0F36">
            <w:pPr>
              <w:spacing w:after="240" w:line="240" w:lineRule="auto"/>
              <w:ind w:right="-142"/>
              <w:rPr>
                <w:lang w:val="de-AT"/>
              </w:rPr>
            </w:pPr>
            <w:r w:rsidRPr="00425E02">
              <w:rPr>
                <w:b/>
                <w:bCs/>
                <w:lang w:val="de-AT"/>
              </w:rPr>
              <w:t>DOCUMENTS TO BE SUBMITTED</w:t>
            </w:r>
            <w:r w:rsidRPr="00425E02">
              <w:rPr>
                <w:lang w:val="de-AT"/>
              </w:rPr>
              <w:br/>
              <w:t xml:space="preserve">(Zu übermittelnde </w:t>
            </w:r>
            <w:r w:rsidRPr="00425E02">
              <w:rPr>
                <w:lang w:val="de-AT"/>
              </w:rPr>
              <w:br/>
              <w:t>Dokumente)</w:t>
            </w:r>
          </w:p>
        </w:tc>
        <w:tc>
          <w:tcPr>
            <w:tcW w:w="6237" w:type="dxa"/>
          </w:tcPr>
          <w:p w:rsidR="00D743E7" w:rsidRPr="00425E02" w:rsidRDefault="00D743E7" w:rsidP="000E0F36">
            <w:pPr>
              <w:spacing w:after="240" w:line="240" w:lineRule="auto"/>
              <w:rPr>
                <w:rFonts w:cs="Times New Roman"/>
                <w:lang w:val="de-AT"/>
              </w:rPr>
            </w:pPr>
          </w:p>
        </w:tc>
      </w:tr>
      <w:tr w:rsidR="00D743E7" w:rsidRPr="00067F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c>
          <w:tcPr>
            <w:tcW w:w="3227" w:type="dxa"/>
            <w:shd w:val="clear" w:color="auto" w:fill="E5F8FF"/>
          </w:tcPr>
          <w:p w:rsidR="00D743E7" w:rsidRPr="00425E02" w:rsidRDefault="00D743E7" w:rsidP="000E0F36">
            <w:pPr>
              <w:spacing w:after="240" w:line="240" w:lineRule="auto"/>
              <w:ind w:right="-142"/>
              <w:rPr>
                <w:lang w:val="de-AT"/>
              </w:rPr>
            </w:pPr>
            <w:r w:rsidRPr="00425E02">
              <w:rPr>
                <w:b/>
                <w:bCs/>
                <w:lang w:val="de-AT"/>
              </w:rPr>
              <w:t>APPLICATION DEADLINE</w:t>
            </w:r>
            <w:r w:rsidRPr="00425E02">
              <w:rPr>
                <w:rFonts w:cs="Times New Roman"/>
                <w:lang w:val="de-AT"/>
              </w:rPr>
              <w:br/>
            </w:r>
            <w:r w:rsidRPr="00425E02">
              <w:rPr>
                <w:lang w:val="de-AT"/>
              </w:rPr>
              <w:t>(Bewerbungsfrist)</w:t>
            </w:r>
          </w:p>
        </w:tc>
        <w:tc>
          <w:tcPr>
            <w:tcW w:w="6237" w:type="dxa"/>
          </w:tcPr>
          <w:p w:rsidR="00D743E7" w:rsidRPr="00425E02" w:rsidRDefault="00D743E7" w:rsidP="000E0F36">
            <w:pPr>
              <w:tabs>
                <w:tab w:val="left" w:pos="1155"/>
              </w:tabs>
              <w:spacing w:after="240" w:line="240" w:lineRule="auto"/>
              <w:ind w:right="-142"/>
              <w:rPr>
                <w:rFonts w:cs="Times New Roman"/>
                <w:lang w:val="de-AT"/>
              </w:rPr>
            </w:pPr>
          </w:p>
        </w:tc>
      </w:tr>
    </w:tbl>
    <w:p w:rsidR="00D743E7" w:rsidRPr="00425E02" w:rsidRDefault="00D743E7" w:rsidP="00CC0029">
      <w:pPr>
        <w:rPr>
          <w:rFonts w:cs="Times New Roman"/>
        </w:rPr>
      </w:pPr>
    </w:p>
    <w:p w:rsidR="00D743E7" w:rsidRDefault="00D743E7">
      <w:pPr>
        <w:rPr>
          <w:rFonts w:cs="Times New Roman"/>
        </w:rPr>
      </w:pPr>
    </w:p>
    <w:sectPr w:rsidR="00D743E7" w:rsidSect="00F94835">
      <w:headerReference w:type="default" r:id="rId6"/>
      <w:footerReference w:type="default" r:id="rId7"/>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43E7" w:rsidRDefault="00D743E7" w:rsidP="0079702C">
      <w:pPr>
        <w:spacing w:after="0" w:line="240" w:lineRule="auto"/>
        <w:rPr>
          <w:rFonts w:cs="Times New Roman"/>
        </w:rPr>
      </w:pPr>
      <w:r>
        <w:rPr>
          <w:rFonts w:cs="Times New Roman"/>
        </w:rPr>
        <w:separator/>
      </w:r>
    </w:p>
  </w:endnote>
  <w:endnote w:type="continuationSeparator" w:id="1">
    <w:p w:rsidR="00D743E7" w:rsidRDefault="00D743E7" w:rsidP="0079702C">
      <w:pPr>
        <w:spacing w:after="0" w:line="240" w:lineRule="auto"/>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A00002EF" w:usb1="4000207B" w:usb2="00000000" w:usb3="00000000" w:csb0="0000009F" w:csb1="00000000"/>
  </w:font>
  <w:font w:name="Times New Roman">
    <w:panose1 w:val="02020603050405020304"/>
    <w:charset w:val="A1"/>
    <w:family w:val="roman"/>
    <w:pitch w:val="variable"/>
    <w:sig w:usb0="E0002AEF" w:usb1="C0007841" w:usb2="00000009" w:usb3="00000000" w:csb0="000001FF" w:csb1="00000000"/>
  </w:font>
  <w:font w:name="Tahoma">
    <w:panose1 w:val="020B0604030504040204"/>
    <w:charset w:val="A1"/>
    <w:family w:val="swiss"/>
    <w:pitch w:val="variable"/>
    <w:sig w:usb0="E1002AFF" w:usb1="C000605B" w:usb2="00000029" w:usb3="00000000" w:csb0="000101FF" w:csb1="00000000"/>
  </w:font>
  <w:font w:name="Cambria">
    <w:panose1 w:val="02040503050406030204"/>
    <w:charset w:val="A1"/>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3E7" w:rsidRPr="00FC4E42" w:rsidRDefault="00D743E7">
    <w:pPr>
      <w:pStyle w:val="Footer"/>
      <w:rPr>
        <w:rFonts w:cs="Times New Roman"/>
        <w:sz w:val="16"/>
        <w:szCs w:val="16"/>
        <w:lang w:val="en-US"/>
      </w:rPr>
    </w:pPr>
    <w:r w:rsidRPr="00FC4E42">
      <w:rPr>
        <w:sz w:val="16"/>
        <w:szCs w:val="16"/>
        <w:lang w:val="en-US"/>
      </w:rPr>
      <w:t>Template_</w:t>
    </w:r>
    <w:r>
      <w:rPr>
        <w:sz w:val="16"/>
        <w:szCs w:val="16"/>
        <w:lang w:val="en-US"/>
      </w:rPr>
      <w:t>era_placement_offers_v2013-05-14_frei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43E7" w:rsidRDefault="00D743E7" w:rsidP="0079702C">
      <w:pPr>
        <w:spacing w:after="0" w:line="240" w:lineRule="auto"/>
        <w:rPr>
          <w:rFonts w:cs="Times New Roman"/>
        </w:rPr>
      </w:pPr>
      <w:r>
        <w:rPr>
          <w:rFonts w:cs="Times New Roman"/>
        </w:rPr>
        <w:separator/>
      </w:r>
    </w:p>
  </w:footnote>
  <w:footnote w:type="continuationSeparator" w:id="1">
    <w:p w:rsidR="00D743E7" w:rsidRDefault="00D743E7" w:rsidP="0079702C">
      <w:pPr>
        <w:spacing w:after="0" w:line="240" w:lineRule="auto"/>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3E7" w:rsidRDefault="00D743E7" w:rsidP="003423F5">
    <w:pPr>
      <w:pStyle w:val="Header"/>
      <w:tabs>
        <w:tab w:val="clear" w:pos="4536"/>
      </w:tabs>
      <w:jc w:val="right"/>
      <w:rPr>
        <w:rFonts w:cs="Times New Roman"/>
      </w:rPr>
    </w:pPr>
    <w:r>
      <w:rPr>
        <w:noProof/>
        <w:lang w:val="el-GR" w:eastAsia="el-G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3" o:spid="_x0000_s2049" type="#_x0000_t75" alt="logo programm lll" style="position:absolute;left:0;text-align:left;margin-left:0;margin-top:5.95pt;width:154.5pt;height:56.25pt;z-index:-251658240;visibility:visible;mso-position-horizontal:left" wrapcoords="-105 0 -105 21312 21600 21312 21600 0 -105 0">
          <v:imagedata r:id="rId1" o:title=""/>
          <w10:wrap type="tight"/>
        </v:shape>
      </w:pict>
    </w:r>
    <w:r w:rsidRPr="00B05BCB">
      <w:rPr>
        <w:rFonts w:cs="Times New Roman"/>
        <w:noProof/>
        <w:lang w:val="el-GR" w:eastAsia="el-GR"/>
      </w:rPr>
      <w:pict>
        <v:shape id="Grafik 6" o:spid="_x0000_i1026" type="#_x0000_t75" style="width:142.5pt;height:61.5pt;visibility:visible">
          <v:imagedata r:id="rId2" o:title=""/>
        </v:shape>
      </w:pict>
    </w:r>
  </w:p>
  <w:p w:rsidR="00D743E7" w:rsidRDefault="00D743E7">
    <w:pPr>
      <w:pStyle w:val="Header"/>
      <w:rPr>
        <w:rFonts w:cs="Times New Roman"/>
      </w:rPr>
    </w:pPr>
  </w:p>
  <w:p w:rsidR="00D743E7" w:rsidRDefault="00D743E7">
    <w:pPr>
      <w:pStyle w:val="Header"/>
      <w:rPr>
        <w:rFonts w:cs="Times New Roman"/>
      </w:rPr>
    </w:pPr>
  </w:p>
  <w:p w:rsidR="00D743E7" w:rsidRDefault="00D743E7">
    <w:pPr>
      <w:pStyle w:val="Header"/>
      <w:rPr>
        <w:rFonts w:cs="Times New Roman"/>
      </w:rPr>
    </w:pPr>
    <w:r>
      <w:rPr>
        <w:noProof/>
        <w:lang w:val="el-GR" w:eastAsia="el-GR"/>
      </w:rPr>
      <w:pict>
        <v:shapetype id="_x0000_t202" coordsize="21600,21600" o:spt="202" path="m,l,21600r21600,l21600,xe">
          <v:stroke joinstyle="miter"/>
          <v:path gradientshapeok="t" o:connecttype="rect"/>
        </v:shapetype>
        <v:shape id="Text Box 6" o:spid="_x0000_s2050" type="#_x0000_t202" style="position:absolute;margin-left:399.9pt;margin-top:25.5pt;width:82.1pt;height:20.25pt;z-index:251657216;visibility:visible" stroked="f">
          <v:textbox>
            <w:txbxContent>
              <w:p w:rsidR="00D743E7" w:rsidRDefault="00D743E7" w:rsidP="00765171">
                <w:pPr>
                  <w:rPr>
                    <w:rFonts w:cs="Times New Roman"/>
                    <w:lang w:val="el-GR"/>
                  </w:rPr>
                </w:pPr>
              </w:p>
            </w:txbxContent>
          </v:textbox>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hdrShapeDefaults>
    <o:shapedefaults v:ext="edit" spidmax="2051"/>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C0029"/>
    <w:rsid w:val="00002209"/>
    <w:rsid w:val="00002FF0"/>
    <w:rsid w:val="00003368"/>
    <w:rsid w:val="00010C01"/>
    <w:rsid w:val="0001387C"/>
    <w:rsid w:val="00014529"/>
    <w:rsid w:val="00022CD1"/>
    <w:rsid w:val="00026839"/>
    <w:rsid w:val="00026F1F"/>
    <w:rsid w:val="00043D82"/>
    <w:rsid w:val="00055417"/>
    <w:rsid w:val="0005578C"/>
    <w:rsid w:val="000607ED"/>
    <w:rsid w:val="00063CA8"/>
    <w:rsid w:val="00067F5E"/>
    <w:rsid w:val="00071308"/>
    <w:rsid w:val="00075EA6"/>
    <w:rsid w:val="00080CCE"/>
    <w:rsid w:val="00082260"/>
    <w:rsid w:val="0008417A"/>
    <w:rsid w:val="000847D6"/>
    <w:rsid w:val="00087A4E"/>
    <w:rsid w:val="000909D6"/>
    <w:rsid w:val="00092A83"/>
    <w:rsid w:val="00096243"/>
    <w:rsid w:val="000A111C"/>
    <w:rsid w:val="000A7E81"/>
    <w:rsid w:val="000B0161"/>
    <w:rsid w:val="000B28C4"/>
    <w:rsid w:val="000B2F5B"/>
    <w:rsid w:val="000B3864"/>
    <w:rsid w:val="000B60AF"/>
    <w:rsid w:val="000C437D"/>
    <w:rsid w:val="000C6826"/>
    <w:rsid w:val="000C6C39"/>
    <w:rsid w:val="000C6CCD"/>
    <w:rsid w:val="000C6F53"/>
    <w:rsid w:val="000C7C90"/>
    <w:rsid w:val="000D0334"/>
    <w:rsid w:val="000D1DAB"/>
    <w:rsid w:val="000D6B93"/>
    <w:rsid w:val="000D7A68"/>
    <w:rsid w:val="000E0F36"/>
    <w:rsid w:val="000E41D6"/>
    <w:rsid w:val="000F18CD"/>
    <w:rsid w:val="000F3E1F"/>
    <w:rsid w:val="000F3FED"/>
    <w:rsid w:val="0010312B"/>
    <w:rsid w:val="00107C20"/>
    <w:rsid w:val="0011091C"/>
    <w:rsid w:val="00112BBC"/>
    <w:rsid w:val="0011461E"/>
    <w:rsid w:val="001170A6"/>
    <w:rsid w:val="0012377D"/>
    <w:rsid w:val="0012444C"/>
    <w:rsid w:val="00125E1B"/>
    <w:rsid w:val="001339D2"/>
    <w:rsid w:val="0013421E"/>
    <w:rsid w:val="001371CF"/>
    <w:rsid w:val="00142295"/>
    <w:rsid w:val="00145AC0"/>
    <w:rsid w:val="00151866"/>
    <w:rsid w:val="001518BD"/>
    <w:rsid w:val="001519E0"/>
    <w:rsid w:val="001523C8"/>
    <w:rsid w:val="00155FF7"/>
    <w:rsid w:val="00157C7F"/>
    <w:rsid w:val="00160EE3"/>
    <w:rsid w:val="00164710"/>
    <w:rsid w:val="00171C57"/>
    <w:rsid w:val="00175A06"/>
    <w:rsid w:val="00176572"/>
    <w:rsid w:val="00180E7E"/>
    <w:rsid w:val="001813BD"/>
    <w:rsid w:val="00181B88"/>
    <w:rsid w:val="00184A69"/>
    <w:rsid w:val="00185D29"/>
    <w:rsid w:val="00186B84"/>
    <w:rsid w:val="00186F6D"/>
    <w:rsid w:val="00191B03"/>
    <w:rsid w:val="00192FC7"/>
    <w:rsid w:val="001930E5"/>
    <w:rsid w:val="001945CA"/>
    <w:rsid w:val="001A0B11"/>
    <w:rsid w:val="001A728A"/>
    <w:rsid w:val="001B0E37"/>
    <w:rsid w:val="001B2BED"/>
    <w:rsid w:val="001B5122"/>
    <w:rsid w:val="001B561A"/>
    <w:rsid w:val="001B5937"/>
    <w:rsid w:val="001C23CC"/>
    <w:rsid w:val="001C2E05"/>
    <w:rsid w:val="001C3FD6"/>
    <w:rsid w:val="001C49FC"/>
    <w:rsid w:val="001C6A17"/>
    <w:rsid w:val="001D150A"/>
    <w:rsid w:val="001D40EA"/>
    <w:rsid w:val="001D44A9"/>
    <w:rsid w:val="001E10D6"/>
    <w:rsid w:val="001E119C"/>
    <w:rsid w:val="001E1B4B"/>
    <w:rsid w:val="001E66FA"/>
    <w:rsid w:val="001F0F53"/>
    <w:rsid w:val="001F1C2C"/>
    <w:rsid w:val="001F323B"/>
    <w:rsid w:val="001F3D70"/>
    <w:rsid w:val="001F4667"/>
    <w:rsid w:val="001F5278"/>
    <w:rsid w:val="001F54EF"/>
    <w:rsid w:val="001F57F0"/>
    <w:rsid w:val="00200006"/>
    <w:rsid w:val="00200E61"/>
    <w:rsid w:val="002023FA"/>
    <w:rsid w:val="002041E5"/>
    <w:rsid w:val="00205FFD"/>
    <w:rsid w:val="00212D54"/>
    <w:rsid w:val="00215398"/>
    <w:rsid w:val="002249AD"/>
    <w:rsid w:val="002279A7"/>
    <w:rsid w:val="00231191"/>
    <w:rsid w:val="00232F26"/>
    <w:rsid w:val="00235A5C"/>
    <w:rsid w:val="002367B5"/>
    <w:rsid w:val="0024014C"/>
    <w:rsid w:val="00244A68"/>
    <w:rsid w:val="002451CB"/>
    <w:rsid w:val="002513A6"/>
    <w:rsid w:val="00255049"/>
    <w:rsid w:val="00255FD2"/>
    <w:rsid w:val="0025688B"/>
    <w:rsid w:val="00256911"/>
    <w:rsid w:val="00256D23"/>
    <w:rsid w:val="00257970"/>
    <w:rsid w:val="00261B30"/>
    <w:rsid w:val="00264528"/>
    <w:rsid w:val="002652D0"/>
    <w:rsid w:val="00272695"/>
    <w:rsid w:val="00276411"/>
    <w:rsid w:val="002766BB"/>
    <w:rsid w:val="00280AE1"/>
    <w:rsid w:val="00284304"/>
    <w:rsid w:val="0028440D"/>
    <w:rsid w:val="00285885"/>
    <w:rsid w:val="00293B62"/>
    <w:rsid w:val="00294D31"/>
    <w:rsid w:val="002A0B40"/>
    <w:rsid w:val="002A1503"/>
    <w:rsid w:val="002A26CE"/>
    <w:rsid w:val="002A2E20"/>
    <w:rsid w:val="002A4877"/>
    <w:rsid w:val="002A5E55"/>
    <w:rsid w:val="002B1033"/>
    <w:rsid w:val="002B14D1"/>
    <w:rsid w:val="002B3B97"/>
    <w:rsid w:val="002B3CF6"/>
    <w:rsid w:val="002B3E4B"/>
    <w:rsid w:val="002B5B65"/>
    <w:rsid w:val="002C0D4C"/>
    <w:rsid w:val="002C58F1"/>
    <w:rsid w:val="002C5EA6"/>
    <w:rsid w:val="002C5F5C"/>
    <w:rsid w:val="002C60CA"/>
    <w:rsid w:val="002C70CC"/>
    <w:rsid w:val="002D07D1"/>
    <w:rsid w:val="002D5963"/>
    <w:rsid w:val="002D6A43"/>
    <w:rsid w:val="002E16BE"/>
    <w:rsid w:val="002E594A"/>
    <w:rsid w:val="002E6934"/>
    <w:rsid w:val="002F058E"/>
    <w:rsid w:val="002F6F2E"/>
    <w:rsid w:val="003002E4"/>
    <w:rsid w:val="0030283E"/>
    <w:rsid w:val="00303638"/>
    <w:rsid w:val="0031004A"/>
    <w:rsid w:val="003103D1"/>
    <w:rsid w:val="0031129E"/>
    <w:rsid w:val="003112D7"/>
    <w:rsid w:val="0031431A"/>
    <w:rsid w:val="003143E4"/>
    <w:rsid w:val="00317BA9"/>
    <w:rsid w:val="0032571B"/>
    <w:rsid w:val="00334318"/>
    <w:rsid w:val="00335752"/>
    <w:rsid w:val="003360D7"/>
    <w:rsid w:val="00336318"/>
    <w:rsid w:val="003423F5"/>
    <w:rsid w:val="003456B7"/>
    <w:rsid w:val="00353AF3"/>
    <w:rsid w:val="00357500"/>
    <w:rsid w:val="0036002A"/>
    <w:rsid w:val="00363739"/>
    <w:rsid w:val="003671BF"/>
    <w:rsid w:val="003706CE"/>
    <w:rsid w:val="00374F68"/>
    <w:rsid w:val="00375D6C"/>
    <w:rsid w:val="00375D81"/>
    <w:rsid w:val="00377E1E"/>
    <w:rsid w:val="003835B6"/>
    <w:rsid w:val="003840B5"/>
    <w:rsid w:val="00390C02"/>
    <w:rsid w:val="00391BE7"/>
    <w:rsid w:val="00393D1C"/>
    <w:rsid w:val="003A3678"/>
    <w:rsid w:val="003A6475"/>
    <w:rsid w:val="003A6A58"/>
    <w:rsid w:val="003B0F47"/>
    <w:rsid w:val="003B1117"/>
    <w:rsid w:val="003B26B1"/>
    <w:rsid w:val="003B4E35"/>
    <w:rsid w:val="003B53B3"/>
    <w:rsid w:val="003B6351"/>
    <w:rsid w:val="003C07FA"/>
    <w:rsid w:val="003C1573"/>
    <w:rsid w:val="003C1BF7"/>
    <w:rsid w:val="003C5A8C"/>
    <w:rsid w:val="003C6F7C"/>
    <w:rsid w:val="003D01F5"/>
    <w:rsid w:val="003D07A1"/>
    <w:rsid w:val="003D15AD"/>
    <w:rsid w:val="003D1724"/>
    <w:rsid w:val="003D39CA"/>
    <w:rsid w:val="003D4477"/>
    <w:rsid w:val="003D610E"/>
    <w:rsid w:val="003E35E9"/>
    <w:rsid w:val="003E6039"/>
    <w:rsid w:val="003F0F4E"/>
    <w:rsid w:val="003F371D"/>
    <w:rsid w:val="003F3CB3"/>
    <w:rsid w:val="0040101B"/>
    <w:rsid w:val="00402A4A"/>
    <w:rsid w:val="00402D49"/>
    <w:rsid w:val="00402EC7"/>
    <w:rsid w:val="00406BE5"/>
    <w:rsid w:val="00410A41"/>
    <w:rsid w:val="00411023"/>
    <w:rsid w:val="00415D5D"/>
    <w:rsid w:val="0042100B"/>
    <w:rsid w:val="00421554"/>
    <w:rsid w:val="0042316F"/>
    <w:rsid w:val="00424B23"/>
    <w:rsid w:val="00425E02"/>
    <w:rsid w:val="004275BF"/>
    <w:rsid w:val="00430DB9"/>
    <w:rsid w:val="00432CC1"/>
    <w:rsid w:val="00437E2A"/>
    <w:rsid w:val="00443E2C"/>
    <w:rsid w:val="00445930"/>
    <w:rsid w:val="004466C0"/>
    <w:rsid w:val="004509AD"/>
    <w:rsid w:val="00451BB1"/>
    <w:rsid w:val="00457164"/>
    <w:rsid w:val="00462C40"/>
    <w:rsid w:val="0046349F"/>
    <w:rsid w:val="00463E23"/>
    <w:rsid w:val="00465D51"/>
    <w:rsid w:val="00470605"/>
    <w:rsid w:val="00471F47"/>
    <w:rsid w:val="00473153"/>
    <w:rsid w:val="0048084D"/>
    <w:rsid w:val="00480C9F"/>
    <w:rsid w:val="00484ACE"/>
    <w:rsid w:val="00484F10"/>
    <w:rsid w:val="00486E5E"/>
    <w:rsid w:val="004935DA"/>
    <w:rsid w:val="00493CD1"/>
    <w:rsid w:val="0049411D"/>
    <w:rsid w:val="0049586C"/>
    <w:rsid w:val="004970F0"/>
    <w:rsid w:val="004A15DD"/>
    <w:rsid w:val="004A1856"/>
    <w:rsid w:val="004A667F"/>
    <w:rsid w:val="004A72E8"/>
    <w:rsid w:val="004B08A2"/>
    <w:rsid w:val="004B08DE"/>
    <w:rsid w:val="004B50FA"/>
    <w:rsid w:val="004B6863"/>
    <w:rsid w:val="004C09FC"/>
    <w:rsid w:val="004C1E37"/>
    <w:rsid w:val="004D00CB"/>
    <w:rsid w:val="004D0909"/>
    <w:rsid w:val="004D0AB4"/>
    <w:rsid w:val="004D0F87"/>
    <w:rsid w:val="004D1327"/>
    <w:rsid w:val="004D254D"/>
    <w:rsid w:val="004D2D97"/>
    <w:rsid w:val="004D7794"/>
    <w:rsid w:val="004E4C77"/>
    <w:rsid w:val="004E4E6E"/>
    <w:rsid w:val="004E5C04"/>
    <w:rsid w:val="004E6AF1"/>
    <w:rsid w:val="004F0715"/>
    <w:rsid w:val="004F08EF"/>
    <w:rsid w:val="004F2488"/>
    <w:rsid w:val="005004AF"/>
    <w:rsid w:val="00501F98"/>
    <w:rsid w:val="00502019"/>
    <w:rsid w:val="00502DB8"/>
    <w:rsid w:val="005048B7"/>
    <w:rsid w:val="00504AC2"/>
    <w:rsid w:val="005050D1"/>
    <w:rsid w:val="00511CF9"/>
    <w:rsid w:val="00512F04"/>
    <w:rsid w:val="00513354"/>
    <w:rsid w:val="005137B2"/>
    <w:rsid w:val="0051719C"/>
    <w:rsid w:val="00522F5A"/>
    <w:rsid w:val="00523899"/>
    <w:rsid w:val="005244A9"/>
    <w:rsid w:val="005256D3"/>
    <w:rsid w:val="005267C1"/>
    <w:rsid w:val="00526FB9"/>
    <w:rsid w:val="00531BDC"/>
    <w:rsid w:val="005342C1"/>
    <w:rsid w:val="005344B7"/>
    <w:rsid w:val="005345D7"/>
    <w:rsid w:val="00541E25"/>
    <w:rsid w:val="00543840"/>
    <w:rsid w:val="0054435D"/>
    <w:rsid w:val="00545EC3"/>
    <w:rsid w:val="00550E06"/>
    <w:rsid w:val="00551296"/>
    <w:rsid w:val="00557FD5"/>
    <w:rsid w:val="005661FD"/>
    <w:rsid w:val="00566449"/>
    <w:rsid w:val="00571144"/>
    <w:rsid w:val="00571860"/>
    <w:rsid w:val="00571E27"/>
    <w:rsid w:val="00576CD7"/>
    <w:rsid w:val="005848BE"/>
    <w:rsid w:val="00586861"/>
    <w:rsid w:val="005911ED"/>
    <w:rsid w:val="00592B2D"/>
    <w:rsid w:val="005933DA"/>
    <w:rsid w:val="00596067"/>
    <w:rsid w:val="005A46BF"/>
    <w:rsid w:val="005A492A"/>
    <w:rsid w:val="005A4A08"/>
    <w:rsid w:val="005A520F"/>
    <w:rsid w:val="005A5412"/>
    <w:rsid w:val="005B1983"/>
    <w:rsid w:val="005B2626"/>
    <w:rsid w:val="005C08FD"/>
    <w:rsid w:val="005C3D80"/>
    <w:rsid w:val="005D4210"/>
    <w:rsid w:val="005D4780"/>
    <w:rsid w:val="005D6BF5"/>
    <w:rsid w:val="005D7044"/>
    <w:rsid w:val="005E32BC"/>
    <w:rsid w:val="005E51AE"/>
    <w:rsid w:val="005E5501"/>
    <w:rsid w:val="005E665D"/>
    <w:rsid w:val="005F4D5E"/>
    <w:rsid w:val="005F4DFA"/>
    <w:rsid w:val="005F54FA"/>
    <w:rsid w:val="005F56B7"/>
    <w:rsid w:val="006014C8"/>
    <w:rsid w:val="006020C3"/>
    <w:rsid w:val="00602334"/>
    <w:rsid w:val="006113A6"/>
    <w:rsid w:val="00611ADD"/>
    <w:rsid w:val="00612F45"/>
    <w:rsid w:val="006167C8"/>
    <w:rsid w:val="0062050F"/>
    <w:rsid w:val="00622088"/>
    <w:rsid w:val="006222F5"/>
    <w:rsid w:val="00627657"/>
    <w:rsid w:val="00632A8C"/>
    <w:rsid w:val="006347F0"/>
    <w:rsid w:val="00637879"/>
    <w:rsid w:val="00640927"/>
    <w:rsid w:val="00642E25"/>
    <w:rsid w:val="00643998"/>
    <w:rsid w:val="00651E1A"/>
    <w:rsid w:val="006539B7"/>
    <w:rsid w:val="00655041"/>
    <w:rsid w:val="006551DA"/>
    <w:rsid w:val="0065565E"/>
    <w:rsid w:val="0065748A"/>
    <w:rsid w:val="00660793"/>
    <w:rsid w:val="00661A04"/>
    <w:rsid w:val="00661CC0"/>
    <w:rsid w:val="00667F4F"/>
    <w:rsid w:val="006708D3"/>
    <w:rsid w:val="006721E8"/>
    <w:rsid w:val="00674F2C"/>
    <w:rsid w:val="00684E4E"/>
    <w:rsid w:val="00684EDA"/>
    <w:rsid w:val="0068607C"/>
    <w:rsid w:val="006918DB"/>
    <w:rsid w:val="0069276D"/>
    <w:rsid w:val="006954FB"/>
    <w:rsid w:val="00697144"/>
    <w:rsid w:val="006A0053"/>
    <w:rsid w:val="006A0065"/>
    <w:rsid w:val="006A0A47"/>
    <w:rsid w:val="006A1356"/>
    <w:rsid w:val="006A4607"/>
    <w:rsid w:val="006A6AE1"/>
    <w:rsid w:val="006B0C05"/>
    <w:rsid w:val="006B4067"/>
    <w:rsid w:val="006B61FE"/>
    <w:rsid w:val="006B7E3E"/>
    <w:rsid w:val="006C1361"/>
    <w:rsid w:val="006C66AA"/>
    <w:rsid w:val="006D0913"/>
    <w:rsid w:val="006D0A37"/>
    <w:rsid w:val="006D2F5E"/>
    <w:rsid w:val="006E223B"/>
    <w:rsid w:val="006E359E"/>
    <w:rsid w:val="006E4330"/>
    <w:rsid w:val="006E5344"/>
    <w:rsid w:val="006E7490"/>
    <w:rsid w:val="006F250F"/>
    <w:rsid w:val="006F28A0"/>
    <w:rsid w:val="006F3089"/>
    <w:rsid w:val="006F473E"/>
    <w:rsid w:val="0070163E"/>
    <w:rsid w:val="00702766"/>
    <w:rsid w:val="0070712B"/>
    <w:rsid w:val="00712E59"/>
    <w:rsid w:val="00715E78"/>
    <w:rsid w:val="00716C66"/>
    <w:rsid w:val="007226D0"/>
    <w:rsid w:val="00725284"/>
    <w:rsid w:val="00726C4F"/>
    <w:rsid w:val="007271C0"/>
    <w:rsid w:val="007317F9"/>
    <w:rsid w:val="00734223"/>
    <w:rsid w:val="0073567E"/>
    <w:rsid w:val="0073755B"/>
    <w:rsid w:val="00745E54"/>
    <w:rsid w:val="00745F35"/>
    <w:rsid w:val="00746D31"/>
    <w:rsid w:val="007501C5"/>
    <w:rsid w:val="007532A3"/>
    <w:rsid w:val="00760B67"/>
    <w:rsid w:val="00761285"/>
    <w:rsid w:val="00762591"/>
    <w:rsid w:val="00765171"/>
    <w:rsid w:val="00774449"/>
    <w:rsid w:val="007820CA"/>
    <w:rsid w:val="007843E1"/>
    <w:rsid w:val="007857F7"/>
    <w:rsid w:val="0078595F"/>
    <w:rsid w:val="0078780E"/>
    <w:rsid w:val="00787C97"/>
    <w:rsid w:val="00790B5D"/>
    <w:rsid w:val="0079127C"/>
    <w:rsid w:val="00791F98"/>
    <w:rsid w:val="007962A7"/>
    <w:rsid w:val="0079631C"/>
    <w:rsid w:val="0079702C"/>
    <w:rsid w:val="007A01EF"/>
    <w:rsid w:val="007A1BA6"/>
    <w:rsid w:val="007A2DBB"/>
    <w:rsid w:val="007A3ACC"/>
    <w:rsid w:val="007A47A3"/>
    <w:rsid w:val="007B3D79"/>
    <w:rsid w:val="007B4899"/>
    <w:rsid w:val="007B530A"/>
    <w:rsid w:val="007B5C2E"/>
    <w:rsid w:val="007B788A"/>
    <w:rsid w:val="007B7ABF"/>
    <w:rsid w:val="007C1F5A"/>
    <w:rsid w:val="007C2CDA"/>
    <w:rsid w:val="007C78C1"/>
    <w:rsid w:val="007D08D5"/>
    <w:rsid w:val="007D16E1"/>
    <w:rsid w:val="007D1EF7"/>
    <w:rsid w:val="007D668C"/>
    <w:rsid w:val="007D776E"/>
    <w:rsid w:val="007D77D9"/>
    <w:rsid w:val="007E552F"/>
    <w:rsid w:val="007E58B4"/>
    <w:rsid w:val="007F0730"/>
    <w:rsid w:val="007F1E6A"/>
    <w:rsid w:val="007F5AC4"/>
    <w:rsid w:val="007F5C54"/>
    <w:rsid w:val="008008C8"/>
    <w:rsid w:val="00801A7C"/>
    <w:rsid w:val="008047DB"/>
    <w:rsid w:val="00804806"/>
    <w:rsid w:val="008057BA"/>
    <w:rsid w:val="00811C10"/>
    <w:rsid w:val="00814297"/>
    <w:rsid w:val="00816D47"/>
    <w:rsid w:val="008251C4"/>
    <w:rsid w:val="00835981"/>
    <w:rsid w:val="0084128C"/>
    <w:rsid w:val="008418EB"/>
    <w:rsid w:val="008434DB"/>
    <w:rsid w:val="0084476B"/>
    <w:rsid w:val="00845B6E"/>
    <w:rsid w:val="008501BB"/>
    <w:rsid w:val="008521C7"/>
    <w:rsid w:val="00855312"/>
    <w:rsid w:val="00860A5E"/>
    <w:rsid w:val="008711E9"/>
    <w:rsid w:val="00875E04"/>
    <w:rsid w:val="00875E5E"/>
    <w:rsid w:val="00884254"/>
    <w:rsid w:val="00885F35"/>
    <w:rsid w:val="0089100B"/>
    <w:rsid w:val="0089222B"/>
    <w:rsid w:val="008948D5"/>
    <w:rsid w:val="00895D37"/>
    <w:rsid w:val="00897485"/>
    <w:rsid w:val="00897E00"/>
    <w:rsid w:val="008A2A4E"/>
    <w:rsid w:val="008A5C0D"/>
    <w:rsid w:val="008A5C4E"/>
    <w:rsid w:val="008A6097"/>
    <w:rsid w:val="008A66F1"/>
    <w:rsid w:val="008B01A9"/>
    <w:rsid w:val="008B1AF6"/>
    <w:rsid w:val="008B255C"/>
    <w:rsid w:val="008B3F82"/>
    <w:rsid w:val="008B6D52"/>
    <w:rsid w:val="008B7695"/>
    <w:rsid w:val="008C148D"/>
    <w:rsid w:val="008C4144"/>
    <w:rsid w:val="008D03CA"/>
    <w:rsid w:val="008D3113"/>
    <w:rsid w:val="008D43C5"/>
    <w:rsid w:val="008D570F"/>
    <w:rsid w:val="008E0CA2"/>
    <w:rsid w:val="008E2610"/>
    <w:rsid w:val="008E326C"/>
    <w:rsid w:val="008E3A9B"/>
    <w:rsid w:val="008E3C94"/>
    <w:rsid w:val="008E55CF"/>
    <w:rsid w:val="008E6F65"/>
    <w:rsid w:val="008E7511"/>
    <w:rsid w:val="008F16F4"/>
    <w:rsid w:val="008F2418"/>
    <w:rsid w:val="008F2712"/>
    <w:rsid w:val="008F51CA"/>
    <w:rsid w:val="008F63AC"/>
    <w:rsid w:val="008F7DF6"/>
    <w:rsid w:val="009025C0"/>
    <w:rsid w:val="00902908"/>
    <w:rsid w:val="00904AC3"/>
    <w:rsid w:val="009050BA"/>
    <w:rsid w:val="00910812"/>
    <w:rsid w:val="00910871"/>
    <w:rsid w:val="00911C49"/>
    <w:rsid w:val="00913E22"/>
    <w:rsid w:val="009170FD"/>
    <w:rsid w:val="0092125A"/>
    <w:rsid w:val="009231BA"/>
    <w:rsid w:val="009232DB"/>
    <w:rsid w:val="00925810"/>
    <w:rsid w:val="00925A1C"/>
    <w:rsid w:val="0093310D"/>
    <w:rsid w:val="00933DF6"/>
    <w:rsid w:val="009343DF"/>
    <w:rsid w:val="009368BB"/>
    <w:rsid w:val="009370C7"/>
    <w:rsid w:val="0093731F"/>
    <w:rsid w:val="009375EE"/>
    <w:rsid w:val="009444FA"/>
    <w:rsid w:val="0094492C"/>
    <w:rsid w:val="00955C2D"/>
    <w:rsid w:val="00961AF5"/>
    <w:rsid w:val="00961C60"/>
    <w:rsid w:val="00964270"/>
    <w:rsid w:val="00965970"/>
    <w:rsid w:val="009665F6"/>
    <w:rsid w:val="00967589"/>
    <w:rsid w:val="00967B56"/>
    <w:rsid w:val="00967D6B"/>
    <w:rsid w:val="0097280B"/>
    <w:rsid w:val="00974A8F"/>
    <w:rsid w:val="00976239"/>
    <w:rsid w:val="00977F21"/>
    <w:rsid w:val="00981779"/>
    <w:rsid w:val="009824D1"/>
    <w:rsid w:val="0098521C"/>
    <w:rsid w:val="00985315"/>
    <w:rsid w:val="00985698"/>
    <w:rsid w:val="00985A92"/>
    <w:rsid w:val="0099005F"/>
    <w:rsid w:val="0099040F"/>
    <w:rsid w:val="00993837"/>
    <w:rsid w:val="0099478D"/>
    <w:rsid w:val="009967C4"/>
    <w:rsid w:val="00997126"/>
    <w:rsid w:val="00997C76"/>
    <w:rsid w:val="009A0485"/>
    <w:rsid w:val="009A2C28"/>
    <w:rsid w:val="009A6057"/>
    <w:rsid w:val="009B152B"/>
    <w:rsid w:val="009B1AB5"/>
    <w:rsid w:val="009B2C27"/>
    <w:rsid w:val="009B64FD"/>
    <w:rsid w:val="009B782C"/>
    <w:rsid w:val="009B7AF8"/>
    <w:rsid w:val="009C0122"/>
    <w:rsid w:val="009C02DB"/>
    <w:rsid w:val="009C0AED"/>
    <w:rsid w:val="009C1F03"/>
    <w:rsid w:val="009C3927"/>
    <w:rsid w:val="009C43D3"/>
    <w:rsid w:val="009C457C"/>
    <w:rsid w:val="009C4B24"/>
    <w:rsid w:val="009C63F8"/>
    <w:rsid w:val="009C7F31"/>
    <w:rsid w:val="009D2CBF"/>
    <w:rsid w:val="009E1818"/>
    <w:rsid w:val="009E3ACA"/>
    <w:rsid w:val="009E5D78"/>
    <w:rsid w:val="009E63FC"/>
    <w:rsid w:val="009E67FF"/>
    <w:rsid w:val="009E77AD"/>
    <w:rsid w:val="009E7CB2"/>
    <w:rsid w:val="009E7FE9"/>
    <w:rsid w:val="009F3AA7"/>
    <w:rsid w:val="009F42D3"/>
    <w:rsid w:val="009F5416"/>
    <w:rsid w:val="00A0293C"/>
    <w:rsid w:val="00A04BFD"/>
    <w:rsid w:val="00A05691"/>
    <w:rsid w:val="00A143D6"/>
    <w:rsid w:val="00A16D7D"/>
    <w:rsid w:val="00A17340"/>
    <w:rsid w:val="00A17EC3"/>
    <w:rsid w:val="00A20B01"/>
    <w:rsid w:val="00A21660"/>
    <w:rsid w:val="00A23B22"/>
    <w:rsid w:val="00A253EA"/>
    <w:rsid w:val="00A25804"/>
    <w:rsid w:val="00A258A9"/>
    <w:rsid w:val="00A264C9"/>
    <w:rsid w:val="00A44D52"/>
    <w:rsid w:val="00A4694D"/>
    <w:rsid w:val="00A51205"/>
    <w:rsid w:val="00A52BE6"/>
    <w:rsid w:val="00A531BA"/>
    <w:rsid w:val="00A56604"/>
    <w:rsid w:val="00A6074B"/>
    <w:rsid w:val="00A60B1A"/>
    <w:rsid w:val="00A62A29"/>
    <w:rsid w:val="00A63056"/>
    <w:rsid w:val="00A669BD"/>
    <w:rsid w:val="00A710CE"/>
    <w:rsid w:val="00A71A18"/>
    <w:rsid w:val="00A736E7"/>
    <w:rsid w:val="00A744C1"/>
    <w:rsid w:val="00A74C3A"/>
    <w:rsid w:val="00A74D9E"/>
    <w:rsid w:val="00A80A1F"/>
    <w:rsid w:val="00A82A2B"/>
    <w:rsid w:val="00A8542F"/>
    <w:rsid w:val="00A921D5"/>
    <w:rsid w:val="00A939B4"/>
    <w:rsid w:val="00A94F57"/>
    <w:rsid w:val="00A94F8F"/>
    <w:rsid w:val="00A96914"/>
    <w:rsid w:val="00AA3580"/>
    <w:rsid w:val="00AA7724"/>
    <w:rsid w:val="00AB2756"/>
    <w:rsid w:val="00AB2BB1"/>
    <w:rsid w:val="00AB7298"/>
    <w:rsid w:val="00AC01E0"/>
    <w:rsid w:val="00AC025D"/>
    <w:rsid w:val="00AC4A66"/>
    <w:rsid w:val="00AC5CBD"/>
    <w:rsid w:val="00AD1B12"/>
    <w:rsid w:val="00AD2541"/>
    <w:rsid w:val="00AD3667"/>
    <w:rsid w:val="00AD3680"/>
    <w:rsid w:val="00AD3AD2"/>
    <w:rsid w:val="00AD69B0"/>
    <w:rsid w:val="00AE7700"/>
    <w:rsid w:val="00AF1396"/>
    <w:rsid w:val="00AF2992"/>
    <w:rsid w:val="00AF29A5"/>
    <w:rsid w:val="00AF63AD"/>
    <w:rsid w:val="00AF6F6D"/>
    <w:rsid w:val="00B003DD"/>
    <w:rsid w:val="00B03C29"/>
    <w:rsid w:val="00B04C7F"/>
    <w:rsid w:val="00B059BE"/>
    <w:rsid w:val="00B05BCB"/>
    <w:rsid w:val="00B10539"/>
    <w:rsid w:val="00B10A04"/>
    <w:rsid w:val="00B117CC"/>
    <w:rsid w:val="00B12F99"/>
    <w:rsid w:val="00B14889"/>
    <w:rsid w:val="00B23BE4"/>
    <w:rsid w:val="00B253D9"/>
    <w:rsid w:val="00B26BE2"/>
    <w:rsid w:val="00B32043"/>
    <w:rsid w:val="00B36B7B"/>
    <w:rsid w:val="00B40141"/>
    <w:rsid w:val="00B41F21"/>
    <w:rsid w:val="00B44EF7"/>
    <w:rsid w:val="00B4512A"/>
    <w:rsid w:val="00B5192A"/>
    <w:rsid w:val="00B52D09"/>
    <w:rsid w:val="00B55B22"/>
    <w:rsid w:val="00B57B09"/>
    <w:rsid w:val="00B60818"/>
    <w:rsid w:val="00B61BA4"/>
    <w:rsid w:val="00B63EBC"/>
    <w:rsid w:val="00B66878"/>
    <w:rsid w:val="00B66AD0"/>
    <w:rsid w:val="00B67913"/>
    <w:rsid w:val="00B70F2F"/>
    <w:rsid w:val="00B725DA"/>
    <w:rsid w:val="00B76E4E"/>
    <w:rsid w:val="00B80A71"/>
    <w:rsid w:val="00B81767"/>
    <w:rsid w:val="00B81ACC"/>
    <w:rsid w:val="00B820AE"/>
    <w:rsid w:val="00B85C98"/>
    <w:rsid w:val="00B8639A"/>
    <w:rsid w:val="00B90472"/>
    <w:rsid w:val="00BA1905"/>
    <w:rsid w:val="00BA1BDB"/>
    <w:rsid w:val="00BA1DA2"/>
    <w:rsid w:val="00BA23B5"/>
    <w:rsid w:val="00BA4C06"/>
    <w:rsid w:val="00BA51F2"/>
    <w:rsid w:val="00BA52B6"/>
    <w:rsid w:val="00BA602E"/>
    <w:rsid w:val="00BA6C66"/>
    <w:rsid w:val="00BB0EA9"/>
    <w:rsid w:val="00BB0F80"/>
    <w:rsid w:val="00BB207F"/>
    <w:rsid w:val="00BB3D2C"/>
    <w:rsid w:val="00BB5928"/>
    <w:rsid w:val="00BB6618"/>
    <w:rsid w:val="00BB6814"/>
    <w:rsid w:val="00BB78DA"/>
    <w:rsid w:val="00BC0596"/>
    <w:rsid w:val="00BC0C79"/>
    <w:rsid w:val="00BC1CE9"/>
    <w:rsid w:val="00BD389E"/>
    <w:rsid w:val="00BD4132"/>
    <w:rsid w:val="00BD4789"/>
    <w:rsid w:val="00BD7E7F"/>
    <w:rsid w:val="00BE02E2"/>
    <w:rsid w:val="00BE0667"/>
    <w:rsid w:val="00BE4227"/>
    <w:rsid w:val="00BE59C2"/>
    <w:rsid w:val="00BF1EF1"/>
    <w:rsid w:val="00BF3B2A"/>
    <w:rsid w:val="00BF5BEC"/>
    <w:rsid w:val="00C02166"/>
    <w:rsid w:val="00C023B4"/>
    <w:rsid w:val="00C03A39"/>
    <w:rsid w:val="00C07C83"/>
    <w:rsid w:val="00C10849"/>
    <w:rsid w:val="00C11A48"/>
    <w:rsid w:val="00C12B94"/>
    <w:rsid w:val="00C14A74"/>
    <w:rsid w:val="00C14C9C"/>
    <w:rsid w:val="00C17A08"/>
    <w:rsid w:val="00C210F2"/>
    <w:rsid w:val="00C217CB"/>
    <w:rsid w:val="00C27BAA"/>
    <w:rsid w:val="00C317B8"/>
    <w:rsid w:val="00C33423"/>
    <w:rsid w:val="00C335A8"/>
    <w:rsid w:val="00C33B1D"/>
    <w:rsid w:val="00C342B9"/>
    <w:rsid w:val="00C41935"/>
    <w:rsid w:val="00C44233"/>
    <w:rsid w:val="00C4639D"/>
    <w:rsid w:val="00C47B3C"/>
    <w:rsid w:val="00C50633"/>
    <w:rsid w:val="00C52331"/>
    <w:rsid w:val="00C53C02"/>
    <w:rsid w:val="00C56854"/>
    <w:rsid w:val="00C57C35"/>
    <w:rsid w:val="00C61052"/>
    <w:rsid w:val="00C61065"/>
    <w:rsid w:val="00C62565"/>
    <w:rsid w:val="00C63240"/>
    <w:rsid w:val="00C6457E"/>
    <w:rsid w:val="00C6655E"/>
    <w:rsid w:val="00C7100E"/>
    <w:rsid w:val="00C7668C"/>
    <w:rsid w:val="00C7698E"/>
    <w:rsid w:val="00C77A63"/>
    <w:rsid w:val="00C82594"/>
    <w:rsid w:val="00C94377"/>
    <w:rsid w:val="00C94D10"/>
    <w:rsid w:val="00C95C98"/>
    <w:rsid w:val="00C97FDA"/>
    <w:rsid w:val="00CA2DBC"/>
    <w:rsid w:val="00CA3C05"/>
    <w:rsid w:val="00CA6A16"/>
    <w:rsid w:val="00CB0705"/>
    <w:rsid w:val="00CB2F7C"/>
    <w:rsid w:val="00CB3FA0"/>
    <w:rsid w:val="00CB4910"/>
    <w:rsid w:val="00CB70FE"/>
    <w:rsid w:val="00CB7991"/>
    <w:rsid w:val="00CC0029"/>
    <w:rsid w:val="00CC241C"/>
    <w:rsid w:val="00CC79ED"/>
    <w:rsid w:val="00CD36D4"/>
    <w:rsid w:val="00CD3A00"/>
    <w:rsid w:val="00CD7DC0"/>
    <w:rsid w:val="00CE03DE"/>
    <w:rsid w:val="00CF2B8D"/>
    <w:rsid w:val="00CF3CFF"/>
    <w:rsid w:val="00CF557F"/>
    <w:rsid w:val="00D0340C"/>
    <w:rsid w:val="00D044E6"/>
    <w:rsid w:val="00D04597"/>
    <w:rsid w:val="00D04FBC"/>
    <w:rsid w:val="00D07438"/>
    <w:rsid w:val="00D10109"/>
    <w:rsid w:val="00D10C05"/>
    <w:rsid w:val="00D14CD7"/>
    <w:rsid w:val="00D16303"/>
    <w:rsid w:val="00D2010F"/>
    <w:rsid w:val="00D2012B"/>
    <w:rsid w:val="00D24C52"/>
    <w:rsid w:val="00D26D38"/>
    <w:rsid w:val="00D308F8"/>
    <w:rsid w:val="00D34758"/>
    <w:rsid w:val="00D34FEB"/>
    <w:rsid w:val="00D44859"/>
    <w:rsid w:val="00D4549D"/>
    <w:rsid w:val="00D616F2"/>
    <w:rsid w:val="00D61CB0"/>
    <w:rsid w:val="00D6785A"/>
    <w:rsid w:val="00D708F3"/>
    <w:rsid w:val="00D70F01"/>
    <w:rsid w:val="00D73AE4"/>
    <w:rsid w:val="00D743E7"/>
    <w:rsid w:val="00D7550A"/>
    <w:rsid w:val="00D765C8"/>
    <w:rsid w:val="00D809DC"/>
    <w:rsid w:val="00D83B6B"/>
    <w:rsid w:val="00D862C8"/>
    <w:rsid w:val="00D90CDC"/>
    <w:rsid w:val="00D93B01"/>
    <w:rsid w:val="00D94236"/>
    <w:rsid w:val="00D96195"/>
    <w:rsid w:val="00DA47D7"/>
    <w:rsid w:val="00DA5777"/>
    <w:rsid w:val="00DA7BB7"/>
    <w:rsid w:val="00DB2766"/>
    <w:rsid w:val="00DB2833"/>
    <w:rsid w:val="00DB7049"/>
    <w:rsid w:val="00DB786E"/>
    <w:rsid w:val="00DC4D24"/>
    <w:rsid w:val="00DD0127"/>
    <w:rsid w:val="00DD0A03"/>
    <w:rsid w:val="00DD1D9E"/>
    <w:rsid w:val="00DE0B05"/>
    <w:rsid w:val="00DE0CB4"/>
    <w:rsid w:val="00DE1347"/>
    <w:rsid w:val="00DE3DC3"/>
    <w:rsid w:val="00DF31ED"/>
    <w:rsid w:val="00DF610B"/>
    <w:rsid w:val="00DF7C5B"/>
    <w:rsid w:val="00E01992"/>
    <w:rsid w:val="00E02D99"/>
    <w:rsid w:val="00E0501E"/>
    <w:rsid w:val="00E05D40"/>
    <w:rsid w:val="00E07AD5"/>
    <w:rsid w:val="00E14DE8"/>
    <w:rsid w:val="00E15564"/>
    <w:rsid w:val="00E21D23"/>
    <w:rsid w:val="00E2320D"/>
    <w:rsid w:val="00E24DFA"/>
    <w:rsid w:val="00E25C71"/>
    <w:rsid w:val="00E25D0D"/>
    <w:rsid w:val="00E27E91"/>
    <w:rsid w:val="00E30E22"/>
    <w:rsid w:val="00E31683"/>
    <w:rsid w:val="00E33D75"/>
    <w:rsid w:val="00E354F8"/>
    <w:rsid w:val="00E46183"/>
    <w:rsid w:val="00E526BC"/>
    <w:rsid w:val="00E61E08"/>
    <w:rsid w:val="00E62CCC"/>
    <w:rsid w:val="00E63B2F"/>
    <w:rsid w:val="00E63E0F"/>
    <w:rsid w:val="00E66886"/>
    <w:rsid w:val="00E67471"/>
    <w:rsid w:val="00E738C9"/>
    <w:rsid w:val="00E73C8D"/>
    <w:rsid w:val="00E73CC9"/>
    <w:rsid w:val="00E73D16"/>
    <w:rsid w:val="00E73E68"/>
    <w:rsid w:val="00E768EE"/>
    <w:rsid w:val="00E773D4"/>
    <w:rsid w:val="00E811C3"/>
    <w:rsid w:val="00E81236"/>
    <w:rsid w:val="00E82794"/>
    <w:rsid w:val="00E83569"/>
    <w:rsid w:val="00E84D0D"/>
    <w:rsid w:val="00E86970"/>
    <w:rsid w:val="00E86E04"/>
    <w:rsid w:val="00E94AB0"/>
    <w:rsid w:val="00E96F57"/>
    <w:rsid w:val="00E9711E"/>
    <w:rsid w:val="00EA1702"/>
    <w:rsid w:val="00EA3AC5"/>
    <w:rsid w:val="00EA66AB"/>
    <w:rsid w:val="00EA6775"/>
    <w:rsid w:val="00EA742F"/>
    <w:rsid w:val="00EB09FF"/>
    <w:rsid w:val="00EC14E4"/>
    <w:rsid w:val="00EC21D5"/>
    <w:rsid w:val="00EC357F"/>
    <w:rsid w:val="00EC36FD"/>
    <w:rsid w:val="00EC370A"/>
    <w:rsid w:val="00EC4C41"/>
    <w:rsid w:val="00ED08A8"/>
    <w:rsid w:val="00ED59F3"/>
    <w:rsid w:val="00ED5B77"/>
    <w:rsid w:val="00ED6376"/>
    <w:rsid w:val="00ED7811"/>
    <w:rsid w:val="00EE02DF"/>
    <w:rsid w:val="00EE07D8"/>
    <w:rsid w:val="00EE1BCD"/>
    <w:rsid w:val="00EF51BA"/>
    <w:rsid w:val="00EF60A5"/>
    <w:rsid w:val="00EF62EA"/>
    <w:rsid w:val="00EF7AAB"/>
    <w:rsid w:val="00F0023E"/>
    <w:rsid w:val="00F03EE2"/>
    <w:rsid w:val="00F04592"/>
    <w:rsid w:val="00F05CA9"/>
    <w:rsid w:val="00F0770F"/>
    <w:rsid w:val="00F07F79"/>
    <w:rsid w:val="00F10012"/>
    <w:rsid w:val="00F10733"/>
    <w:rsid w:val="00F21C3E"/>
    <w:rsid w:val="00F21E69"/>
    <w:rsid w:val="00F24F99"/>
    <w:rsid w:val="00F2566F"/>
    <w:rsid w:val="00F25BDD"/>
    <w:rsid w:val="00F276F2"/>
    <w:rsid w:val="00F315DB"/>
    <w:rsid w:val="00F31EB5"/>
    <w:rsid w:val="00F33B16"/>
    <w:rsid w:val="00F3588C"/>
    <w:rsid w:val="00F35910"/>
    <w:rsid w:val="00F372FA"/>
    <w:rsid w:val="00F378AF"/>
    <w:rsid w:val="00F444FD"/>
    <w:rsid w:val="00F45231"/>
    <w:rsid w:val="00F52AD7"/>
    <w:rsid w:val="00F57F30"/>
    <w:rsid w:val="00F61618"/>
    <w:rsid w:val="00F634D4"/>
    <w:rsid w:val="00F6612D"/>
    <w:rsid w:val="00F663AE"/>
    <w:rsid w:val="00F66774"/>
    <w:rsid w:val="00F67D7D"/>
    <w:rsid w:val="00F70563"/>
    <w:rsid w:val="00F71580"/>
    <w:rsid w:val="00F765B4"/>
    <w:rsid w:val="00F77E32"/>
    <w:rsid w:val="00F8295A"/>
    <w:rsid w:val="00F84443"/>
    <w:rsid w:val="00F8471F"/>
    <w:rsid w:val="00F873B9"/>
    <w:rsid w:val="00F93E59"/>
    <w:rsid w:val="00F94835"/>
    <w:rsid w:val="00F96FDF"/>
    <w:rsid w:val="00FA32AF"/>
    <w:rsid w:val="00FA3B72"/>
    <w:rsid w:val="00FA4F61"/>
    <w:rsid w:val="00FA546A"/>
    <w:rsid w:val="00FA606F"/>
    <w:rsid w:val="00FA636A"/>
    <w:rsid w:val="00FA6BD1"/>
    <w:rsid w:val="00FA7859"/>
    <w:rsid w:val="00FB0478"/>
    <w:rsid w:val="00FB489B"/>
    <w:rsid w:val="00FB5DA6"/>
    <w:rsid w:val="00FB5E81"/>
    <w:rsid w:val="00FB75AA"/>
    <w:rsid w:val="00FB78D2"/>
    <w:rsid w:val="00FC2610"/>
    <w:rsid w:val="00FC4192"/>
    <w:rsid w:val="00FC4E42"/>
    <w:rsid w:val="00FC6E63"/>
    <w:rsid w:val="00FD1217"/>
    <w:rsid w:val="00FD2856"/>
    <w:rsid w:val="00FD5AA3"/>
    <w:rsid w:val="00FD643E"/>
    <w:rsid w:val="00FD6E03"/>
    <w:rsid w:val="00FE01DC"/>
    <w:rsid w:val="00FE15C8"/>
    <w:rsid w:val="00FE2F33"/>
    <w:rsid w:val="00FE4150"/>
    <w:rsid w:val="00FE5A48"/>
    <w:rsid w:val="00FE7D7E"/>
    <w:rsid w:val="00FF0C9E"/>
    <w:rsid w:val="00FF1CDC"/>
    <w:rsid w:val="00FF4935"/>
    <w:rsid w:val="00FF5F1E"/>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0029"/>
    <w:pPr>
      <w:spacing w:after="200" w:line="276" w:lineRule="auto"/>
    </w:pPr>
    <w:rPr>
      <w:rFonts w:eastAsia="Times New Roman" w:cs="Calibri"/>
      <w:lang w:val="sl-SI"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C0029"/>
    <w:pPr>
      <w:tabs>
        <w:tab w:val="center" w:pos="4536"/>
        <w:tab w:val="right" w:pos="9072"/>
      </w:tabs>
      <w:spacing w:after="0" w:line="240" w:lineRule="auto"/>
    </w:pPr>
    <w:rPr>
      <w:lang w:val="de-AT"/>
    </w:rPr>
  </w:style>
  <w:style w:type="character" w:customStyle="1" w:styleId="HeaderChar">
    <w:name w:val="Header Char"/>
    <w:basedOn w:val="DefaultParagraphFont"/>
    <w:link w:val="Header"/>
    <w:uiPriority w:val="99"/>
    <w:locked/>
    <w:rsid w:val="00CC0029"/>
    <w:rPr>
      <w:rFonts w:ascii="Calibri" w:hAnsi="Calibri" w:cs="Calibri"/>
    </w:rPr>
  </w:style>
  <w:style w:type="paragraph" w:styleId="Footer">
    <w:name w:val="footer"/>
    <w:basedOn w:val="Normal"/>
    <w:link w:val="FooterChar"/>
    <w:uiPriority w:val="99"/>
    <w:rsid w:val="00CC0029"/>
    <w:pPr>
      <w:tabs>
        <w:tab w:val="center" w:pos="4536"/>
        <w:tab w:val="right" w:pos="9072"/>
      </w:tabs>
      <w:spacing w:after="0" w:line="240" w:lineRule="auto"/>
    </w:pPr>
    <w:rPr>
      <w:lang w:val="de-AT"/>
    </w:rPr>
  </w:style>
  <w:style w:type="character" w:customStyle="1" w:styleId="FooterChar">
    <w:name w:val="Footer Char"/>
    <w:basedOn w:val="DefaultParagraphFont"/>
    <w:link w:val="Footer"/>
    <w:uiPriority w:val="99"/>
    <w:locked/>
    <w:rsid w:val="00CC0029"/>
    <w:rPr>
      <w:rFonts w:ascii="Calibri" w:hAnsi="Calibri" w:cs="Calibri"/>
    </w:rPr>
  </w:style>
  <w:style w:type="paragraph" w:styleId="BalloonText">
    <w:name w:val="Balloon Text"/>
    <w:basedOn w:val="Normal"/>
    <w:link w:val="BalloonTextChar"/>
    <w:uiPriority w:val="99"/>
    <w:semiHidden/>
    <w:rsid w:val="00CC00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C0029"/>
    <w:rPr>
      <w:rFonts w:ascii="Tahoma" w:hAnsi="Tahoma" w:cs="Tahoma"/>
      <w:sz w:val="16"/>
      <w:szCs w:val="16"/>
      <w:lang w:val="sl-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Pages>
  <Words>406</Words>
  <Characters>2198</Characters>
  <Application>Microsoft Office Outlook</Application>
  <DocSecurity>0</DocSecurity>
  <Lines>0</Lines>
  <Paragraphs>0</Paragraphs>
  <ScaleCrop>false</ScaleCrop>
  <Company>Gymnasium Gmunden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ERASMUS STUDENT PLACEMENT OFFER</dc:title>
  <dc:subject/>
  <dc:creator>Karin Starlinger</dc:creator>
  <cp:keywords/>
  <dc:description/>
  <cp:lastModifiedBy>demi</cp:lastModifiedBy>
  <cp:revision>2</cp:revision>
  <dcterms:created xsi:type="dcterms:W3CDTF">2014-03-19T16:18:00Z</dcterms:created>
  <dcterms:modified xsi:type="dcterms:W3CDTF">2014-03-19T16:18:00Z</dcterms:modified>
</cp:coreProperties>
</file>